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24C9" w:rsidRPr="004458D1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458D1">
        <w:rPr>
          <w:rFonts w:ascii="Times New Roman" w:hAnsi="Times New Roman"/>
          <w:sz w:val="28"/>
          <w:szCs w:val="28"/>
        </w:rPr>
        <w:t>Ставропольский край</w:t>
      </w:r>
    </w:p>
    <w:p w:rsidR="00BF24C9" w:rsidRPr="004458D1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458D1">
        <w:rPr>
          <w:rFonts w:ascii="Times New Roman" w:hAnsi="Times New Roman"/>
          <w:sz w:val="28"/>
          <w:szCs w:val="28"/>
        </w:rPr>
        <w:t>Степновский муниципальный район</w:t>
      </w:r>
    </w:p>
    <w:p w:rsidR="00BF24C9" w:rsidRPr="004458D1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</w:rPr>
        <w:t xml:space="preserve">Школьный этап всероссийской олимпиады школьников по </w:t>
      </w:r>
      <w:r w:rsidRPr="004458D1">
        <w:rPr>
          <w:rFonts w:ascii="Times New Roman" w:hAnsi="Times New Roman"/>
          <w:sz w:val="28"/>
          <w:szCs w:val="28"/>
          <w:lang w:val="ru-RU"/>
        </w:rPr>
        <w:t>технологии</w:t>
      </w:r>
    </w:p>
    <w:p w:rsidR="00BF24C9" w:rsidRPr="004458D1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458D1">
        <w:rPr>
          <w:rFonts w:ascii="Times New Roman" w:hAnsi="Times New Roman"/>
          <w:sz w:val="28"/>
          <w:szCs w:val="28"/>
        </w:rPr>
        <w:t>2020/21 учебного года</w:t>
      </w:r>
    </w:p>
    <w:p w:rsidR="00BF24C9" w:rsidRPr="004458D1" w:rsidRDefault="00BF24C9" w:rsidP="004458D1">
      <w:pPr>
        <w:spacing w:after="0"/>
        <w:ind w:right="-286"/>
        <w:jc w:val="center"/>
        <w:rPr>
          <w:rFonts w:ascii="Times New Roman" w:hAnsi="Times New Roman"/>
          <w:sz w:val="28"/>
          <w:szCs w:val="28"/>
        </w:rPr>
      </w:pPr>
      <w:r w:rsidRPr="004458D1">
        <w:rPr>
          <w:rFonts w:ascii="Times New Roman" w:hAnsi="Times New Roman"/>
          <w:sz w:val="28"/>
          <w:szCs w:val="28"/>
        </w:rPr>
        <w:t>5 класс</w:t>
      </w:r>
    </w:p>
    <w:p w:rsidR="00BF24C9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Тест.</w:t>
      </w:r>
    </w:p>
    <w:p w:rsidR="00BF24C9" w:rsidRPr="004458D1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1. Из каких основных частей состоит верстак?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стол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Б) столешница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заготовка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Г) подверстачье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2. Какие виды верстаков вы знаете?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рабочий стол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Б) столярный верстак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универсальный стол-верстак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Г) производственный 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3. Чтобы защитить столешницу от повреждений, нужно: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применять клеенку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Б) применять подкладную доску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применять резиновый коврик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Г) ничего из вышеперечисленного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B40F7B">
      <w:pPr>
        <w:pStyle w:val="Default"/>
        <w:jc w:val="both"/>
        <w:rPr>
          <w:b/>
          <w:color w:val="auto"/>
          <w:sz w:val="28"/>
          <w:szCs w:val="28"/>
        </w:rPr>
      </w:pPr>
      <w:r w:rsidRPr="004458D1">
        <w:rPr>
          <w:b/>
          <w:sz w:val="28"/>
          <w:szCs w:val="28"/>
        </w:rPr>
        <w:t xml:space="preserve">4. Что на рисунке обозначено </w:t>
      </w:r>
      <w:r w:rsidRPr="004458D1">
        <w:rPr>
          <w:b/>
          <w:color w:val="auto"/>
          <w:sz w:val="28"/>
          <w:szCs w:val="28"/>
        </w:rPr>
        <w:t>цифрой 2 ?</w:t>
      </w:r>
    </w:p>
    <w:p w:rsidR="00BF24C9" w:rsidRPr="004458D1" w:rsidRDefault="00BF24C9" w:rsidP="00B40F7B">
      <w:pPr>
        <w:pStyle w:val="Default"/>
        <w:jc w:val="both"/>
        <w:rPr>
          <w:b/>
          <w:color w:val="auto"/>
          <w:sz w:val="28"/>
          <w:szCs w:val="28"/>
        </w:rPr>
      </w:pPr>
    </w:p>
    <w:p w:rsidR="00BF24C9" w:rsidRPr="004458D1" w:rsidRDefault="00BF24C9" w:rsidP="00B40F7B">
      <w:pPr>
        <w:pStyle w:val="Default"/>
        <w:jc w:val="center"/>
        <w:rPr>
          <w:b/>
          <w:noProof/>
          <w:color w:val="auto"/>
          <w:sz w:val="28"/>
          <w:szCs w:val="28"/>
          <w:lang w:eastAsia="ru-RU"/>
        </w:rPr>
      </w:pPr>
      <w:r w:rsidRPr="004458D1">
        <w:rPr>
          <w:b/>
          <w:noProof/>
          <w:color w:val="auto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168.75pt;height:167.25pt;visibility:visible">
            <v:imagedata r:id="rId4" o:title="" cropbottom="11180f" gain="109227f" blacklevel="-6554f"/>
          </v:shape>
        </w:pict>
      </w:r>
    </w:p>
    <w:p w:rsidR="00BF24C9" w:rsidRPr="004458D1" w:rsidRDefault="00BF24C9" w:rsidP="00B40F7B">
      <w:pPr>
        <w:pStyle w:val="Default"/>
        <w:jc w:val="both"/>
        <w:rPr>
          <w:sz w:val="28"/>
          <w:szCs w:val="28"/>
        </w:rPr>
      </w:pPr>
      <w:r w:rsidRPr="004458D1">
        <w:rPr>
          <w:sz w:val="28"/>
          <w:szCs w:val="28"/>
        </w:rPr>
        <w:t>А) Ядро</w:t>
      </w:r>
      <w:r w:rsidRPr="004458D1">
        <w:rPr>
          <w:sz w:val="28"/>
          <w:szCs w:val="28"/>
        </w:rPr>
        <w:tab/>
      </w:r>
      <w:r w:rsidRPr="004458D1">
        <w:rPr>
          <w:sz w:val="28"/>
          <w:szCs w:val="28"/>
        </w:rPr>
        <w:tab/>
        <w:t>Б) Заболонь</w:t>
      </w:r>
      <w:r w:rsidRPr="004458D1">
        <w:rPr>
          <w:sz w:val="28"/>
          <w:szCs w:val="28"/>
        </w:rPr>
        <w:tab/>
      </w:r>
      <w:r w:rsidRPr="004458D1">
        <w:rPr>
          <w:sz w:val="28"/>
          <w:szCs w:val="28"/>
        </w:rPr>
        <w:tab/>
        <w:t>В) Камбий</w:t>
      </w:r>
      <w:r w:rsidRPr="004458D1">
        <w:rPr>
          <w:sz w:val="28"/>
          <w:szCs w:val="28"/>
        </w:rPr>
        <w:tab/>
      </w:r>
      <w:r w:rsidRPr="004458D1">
        <w:rPr>
          <w:sz w:val="28"/>
          <w:szCs w:val="28"/>
        </w:rPr>
        <w:tab/>
        <w:t>Г) Луб</w:t>
      </w:r>
    </w:p>
    <w:p w:rsidR="00BF24C9" w:rsidRPr="004458D1" w:rsidRDefault="00BF24C9" w:rsidP="00B40F7B">
      <w:pPr>
        <w:pStyle w:val="Default"/>
        <w:jc w:val="both"/>
        <w:rPr>
          <w:sz w:val="28"/>
          <w:szCs w:val="28"/>
        </w:rPr>
      </w:pP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5. Назовите слои коры дерева: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наружный пробковый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наружный лубяной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торцевой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внутренний лубяной</w:t>
      </w:r>
    </w:p>
    <w:p w:rsidR="00BF24C9" w:rsidRPr="004458D1" w:rsidRDefault="00BF24C9" w:rsidP="00B40F7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6. Как называется рисунок на поверхности древесины?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i1026" type="#_x0000_t75" alt="http://abali.ru/wp-content/uploads/2013/11/textura-dereva-s-vysokim-razresheniem-31.jpg" style="width:160.5pt;height:135pt;visibility:visible">
            <v:imagedata r:id="rId5" o:title=""/>
          </v:shape>
        </w:pic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сучки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текстура 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пороки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цвет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7. Как называют дополнительный слой поверхности заготовки, подлежащий удалению?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деталь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шаблон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припуск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выступ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8. Документ, устанавливающий единые правила оформления чертежей: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шаблон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стандарт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масштаб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чертёж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9. Как называется процесс нанесения на заготовку точек и контурных линий?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масштаб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технический рисунок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разметка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чертёж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10. Определите процесс резания древесины на части с образованием пропила: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пропил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пиление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насечка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зачистка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11. Как называется приспособление, показанное на рисунке, применяемое для точного пиления заготовки поперёк волокон?</w:t>
      </w: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32" o:spid="_x0000_i1027" type="#_x0000_t75" style="width:127.5pt;height:112.5pt;visibility:visible">
            <v:imagedata r:id="rId6" o:title=""/>
          </v:shape>
        </w:pic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столярную ножовку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столярный верстак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стусло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зажим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12. Процесс срезания с заготовки слоя древесины в виде тонкой стружки: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строгание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пиление 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зачистка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пропил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13. Какой инструмент применяют для чернового строгания? 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рубанок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фуганок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шерхебель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напильник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14. Соотнесите название инструментов и рисунки: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W w:w="73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985"/>
        <w:gridCol w:w="1701"/>
        <w:gridCol w:w="1843"/>
        <w:gridCol w:w="1842"/>
      </w:tblGrid>
      <w:tr w:rsidR="00BF24C9" w:rsidRPr="004458D1" w:rsidTr="00743F2E">
        <w:tc>
          <w:tcPr>
            <w:tcW w:w="1985" w:type="dxa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2" o:spid="_x0000_i1028" type="#_x0000_t75" alt="http://moigarazh.ru/wp-content/uploads/2016/02/stolyarnyj-instrument-1.jpg" style="width:87.75pt;height:55.5pt;visibility:visible">
                  <v:imagedata r:id="rId7" o:title="" gain="1.25"/>
                </v:shape>
              </w:pict>
            </w:r>
          </w:p>
        </w:tc>
        <w:tc>
          <w:tcPr>
            <w:tcW w:w="1701" w:type="dxa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3" o:spid="_x0000_i1029" type="#_x0000_t75" alt="http://profinstrument.su/files/goods/7818/bigs/00.jpg" style="width:55.5pt;height:55.5pt;visibility:visible">
                  <v:imagedata r:id="rId8" o:title=""/>
                </v:shape>
              </w:pict>
            </w:r>
          </w:p>
        </w:tc>
        <w:tc>
          <w:tcPr>
            <w:tcW w:w="1843" w:type="dxa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4" o:spid="_x0000_i1030" type="#_x0000_t75" alt="http://remontyes.ru/uploads/posts/2015-06/1435576161_stroganie-drevesiny4.jpg" style="width:83.25pt;height:55.5pt;visibility:visible">
                  <v:imagedata r:id="rId9" o:title=""/>
                </v:shape>
              </w:pict>
            </w:r>
          </w:p>
        </w:tc>
        <w:tc>
          <w:tcPr>
            <w:tcW w:w="1842" w:type="dxa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</w:t>
            </w:r>
          </w:p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5" o:spid="_x0000_i1031" type="#_x0000_t75" alt="http://www.hummerplus.ru/published/publicdata/HM/attachments/SC/products_pictures/10_enl.jpg" style="width:68.25pt;height:57pt;visibility:visible">
                  <v:imagedata r:id="rId10" o:title=""/>
                </v:shape>
              </w:pict>
            </w:r>
          </w:p>
        </w:tc>
      </w:tr>
      <w:tr w:rsidR="00BF24C9" w:rsidRPr="004458D1" w:rsidTr="00743F2E">
        <w:tc>
          <w:tcPr>
            <w:tcW w:w="1985" w:type="dxa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1. Фуганок</w:t>
            </w:r>
          </w:p>
        </w:tc>
        <w:tc>
          <w:tcPr>
            <w:tcW w:w="1701" w:type="dxa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2. Шерхебель</w:t>
            </w:r>
          </w:p>
        </w:tc>
        <w:tc>
          <w:tcPr>
            <w:tcW w:w="1843" w:type="dxa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3. Фальцгобель</w:t>
            </w:r>
          </w:p>
        </w:tc>
        <w:tc>
          <w:tcPr>
            <w:tcW w:w="1842" w:type="dxa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4. Рубанок</w:t>
            </w:r>
          </w:p>
        </w:tc>
      </w:tr>
    </w:tbl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А - 1, Б - 2, В - </w:t>
      </w:r>
      <w:smartTag w:uri="urn:schemas-microsoft-com:office:smarttags" w:element="metricconverter">
        <w:smartTagPr>
          <w:attr w:name="ProductID" w:val="3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3,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- 4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А - 2, Б - 4, В - </w:t>
      </w:r>
      <w:smartTag w:uri="urn:schemas-microsoft-com:office:smarttags" w:element="metricconverter">
        <w:smartTagPr>
          <w:attr w:name="ProductID" w:val="1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1,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- 3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А - 1, Б - 2, В - </w:t>
      </w:r>
      <w:smartTag w:uri="urn:schemas-microsoft-com:office:smarttags" w:element="metricconverter">
        <w:smartTagPr>
          <w:attr w:name="ProductID" w:val="4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4,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- 3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Г) А - 2, Б - 1, В - </w:t>
      </w:r>
      <w:smartTag w:uri="urn:schemas-microsoft-com:office:smarttags" w:element="metricconverter">
        <w:smartTagPr>
          <w:attr w:name="ProductID" w:val="3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3,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- 4</w:t>
      </w: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Творческое задание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>:</w:t>
      </w:r>
    </w:p>
    <w:p w:rsidR="00BF24C9" w:rsidRPr="004458D1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разработать разделочную доску, выполнить эскиз.</w:t>
      </w:r>
    </w:p>
    <w:p w:rsidR="00BF24C9" w:rsidRPr="004458D1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Критерии оценивания</w:t>
      </w:r>
    </w:p>
    <w:p w:rsidR="00BF24C9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Тест 14 баллов.</w:t>
      </w:r>
    </w:p>
    <w:p w:rsidR="00BF24C9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Творческое задание 6 баллов. </w:t>
      </w:r>
    </w:p>
    <w:p w:rsidR="00BF24C9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Практическое задание </w:t>
      </w:r>
      <w:r>
        <w:rPr>
          <w:rFonts w:ascii="Times New Roman" w:hAnsi="Times New Roman"/>
          <w:b/>
          <w:sz w:val="28"/>
          <w:szCs w:val="28"/>
          <w:lang w:val="ru-RU"/>
        </w:rPr>
        <w:t>3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>0 баллов.</w:t>
      </w:r>
    </w:p>
    <w:p w:rsidR="00BF24C9" w:rsidRPr="004458D1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Проект 50 баллов.</w:t>
      </w: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4458D1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Итого 1</w:t>
      </w:r>
      <w:r>
        <w:rPr>
          <w:rFonts w:ascii="Times New Roman" w:hAnsi="Times New Roman"/>
          <w:b/>
          <w:sz w:val="28"/>
          <w:szCs w:val="28"/>
          <w:lang w:val="ru-RU"/>
        </w:rPr>
        <w:t>0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>0 баллов.</w:t>
      </w: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3067B0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Ставропольский край</w:t>
      </w:r>
    </w:p>
    <w:p w:rsidR="00BF24C9" w:rsidRPr="003067B0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Степновский муниципальный район</w:t>
      </w:r>
    </w:p>
    <w:p w:rsidR="00BF24C9" w:rsidRPr="004458D1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067B0">
        <w:rPr>
          <w:rFonts w:ascii="Times New Roman" w:hAnsi="Times New Roman"/>
          <w:sz w:val="28"/>
          <w:szCs w:val="28"/>
        </w:rPr>
        <w:t xml:space="preserve">Школьный этап всероссийской олимпиады школьников по </w:t>
      </w:r>
      <w:r>
        <w:rPr>
          <w:rFonts w:ascii="Times New Roman" w:hAnsi="Times New Roman"/>
          <w:sz w:val="28"/>
          <w:szCs w:val="28"/>
          <w:lang w:val="ru-RU"/>
        </w:rPr>
        <w:t>технологии</w:t>
      </w:r>
    </w:p>
    <w:p w:rsidR="00BF24C9" w:rsidRPr="003067B0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2020/21 учебного года</w:t>
      </w:r>
    </w:p>
    <w:p w:rsidR="00BF24C9" w:rsidRDefault="00BF24C9" w:rsidP="004458D1">
      <w:pPr>
        <w:spacing w:after="0"/>
        <w:ind w:right="-286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6</w:t>
      </w:r>
      <w:r w:rsidRPr="003067B0">
        <w:rPr>
          <w:rFonts w:ascii="Times New Roman" w:hAnsi="Times New Roman"/>
          <w:sz w:val="28"/>
          <w:szCs w:val="28"/>
        </w:rPr>
        <w:t xml:space="preserve"> класс</w:t>
      </w:r>
    </w:p>
    <w:p w:rsidR="00BF24C9" w:rsidRPr="004458D1" w:rsidRDefault="00BF24C9" w:rsidP="004458D1">
      <w:pPr>
        <w:spacing w:after="0"/>
        <w:ind w:right="-286"/>
        <w:rPr>
          <w:rFonts w:ascii="Times New Roman" w:hAnsi="Times New Roman"/>
          <w:b/>
          <w:sz w:val="20"/>
          <w:szCs w:val="20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Тест</w:t>
      </w: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1. Как называются недостатки, ухудшающие качество древесины?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текстура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пороки 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цвет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прочность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2. От чего зависит текстура древесины?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от цвета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от породы древесины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от направления разреза ствола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от влажности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3. Как называется технологический документ, выполненный в виде таблицы?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рисунок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эскиз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технологическая карта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технологический чертеж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4. Какие инструменты необходимы для подгонки детали по разметке?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напильник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ножовка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стамеска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рубанок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5. Что необходимо использовать для заточки инструмента?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абразивные бруски (осёлки)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стамеску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токарный станок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кронциркуль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6. Чем усиливают детали, соединенные с помощью клея?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гвоздями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струбциной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шурупами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клеем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7. Чему равна общая толщина складываемых вместе деталей?</w:t>
      </w: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i1032" type="#_x0000_t75" alt="http://masterbrusa.ru/wp-content/uploads/2014/08/Soedinenie-brusa-po-dline-prjamym-nakladnym-zamkom-i-kosym-nakladnym-zamkom4.jpg" style="width:134.25pt;height:54.75pt;visibility:visible">
            <v:imagedata r:id="rId11" o:title="" croptop="4531f" cropbottom="41418f" cropright="35383f"/>
          </v:shape>
        </w:pic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половине толщены дерева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толщине бруска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длине дерева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объему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8. Как называют деревянные стержни круглого сечения, показанные на рисунке?</w:t>
      </w: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i1033" type="#_x0000_t75" alt="http://u0.platformalp.ru/cfe492b8ae976444a72417586fd9ea8d/92243d01b4bd3f29d6cfb6e6066bcef7.jpg" style="width:108.75pt;height:79.5pt;visibility:visible">
            <v:imagedata r:id="rId12" o:title="" croptop="4953f" cropbottom="3517f" cropleft="4367f" cropright="3275f"/>
          </v:shape>
        </w:pic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деталь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нагель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припуск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торец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9. … удаляют лишний материал (припуск).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ножовкой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стамеской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топором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лобзиком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10. Каким инструментом снимают с заготовки оставшиеся ребра (выполняют скругление)?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рубанком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рашпилем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абразивным бруском 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кронциркулем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11. Как называется измерительный инструмент, показанный на рисунке?</w:t>
      </w: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i1034" type="#_x0000_t75" alt="http://sverlo-nsk.ru/wp-content/uploads/2016/10/kroncirkul.jpg" style="width:89.25pt;height:64.5pt;visibility:visible">
            <v:imagedata r:id="rId13" o:title="" croptop="7982f" cropbottom="9872f"/>
          </v:shape>
        </w:pic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линейка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кронциркуль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штангенциркуль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микрометр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12. Что служит опорой для режущего инструмента?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зажим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центр 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подручник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маховик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13. Как называются специальные резцы, применяемые для точения деталей на токарном станке? </w:t>
      </w:r>
    </w:p>
    <w:p w:rsidR="00BF24C9" w:rsidRPr="004458D1" w:rsidRDefault="00BF24C9" w:rsidP="00743F2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117" o:spid="_x0000_i1035" type="#_x0000_t75" alt="image002_64" style="width:192pt;height:97.5pt;visibility:visible">
            <v:imagedata r:id="rId14" o:title="" cropbottom="11660f"/>
          </v:shape>
        </w:pic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токарные стамески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патроны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планшайбы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трезубцы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14. Соотнесите название пороков древесины с рисунками: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W w:w="72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9"/>
        <w:gridCol w:w="3532"/>
        <w:gridCol w:w="415"/>
        <w:gridCol w:w="2864"/>
      </w:tblGrid>
      <w:tr w:rsidR="00BF24C9" w:rsidRPr="004458D1" w:rsidTr="00743F2E">
        <w:tc>
          <w:tcPr>
            <w:tcW w:w="415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3534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36" type="#_x0000_t75" style="width:119.25pt;height:75pt;visibility:visible">
                  <v:imagedata r:id="rId15" o:title="" croptop="5172f" cropbottom="34265f" cropright="33815f"/>
                </v:shape>
              </w:pict>
            </w:r>
          </w:p>
        </w:tc>
        <w:tc>
          <w:tcPr>
            <w:tcW w:w="415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2866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Синева</w:t>
            </w:r>
          </w:p>
        </w:tc>
      </w:tr>
      <w:tr w:rsidR="00BF24C9" w:rsidRPr="004458D1" w:rsidTr="00743F2E">
        <w:tc>
          <w:tcPr>
            <w:tcW w:w="415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3534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37" type="#_x0000_t75" style="width:119.25pt;height:77.25pt;visibility:visible">
                  <v:imagedata r:id="rId15" o:title="" croptop="34074f" cropbottom="5159f" cropright="33815f"/>
                </v:shape>
              </w:pict>
            </w:r>
          </w:p>
        </w:tc>
        <w:tc>
          <w:tcPr>
            <w:tcW w:w="415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2866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Червоточины</w:t>
            </w:r>
          </w:p>
        </w:tc>
      </w:tr>
      <w:tr w:rsidR="00BF24C9" w:rsidRPr="004458D1" w:rsidTr="00743F2E">
        <w:tc>
          <w:tcPr>
            <w:tcW w:w="415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3534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38" type="#_x0000_t75" style="width:123.75pt;height:75pt;visibility:visible">
                  <v:imagedata r:id="rId15" o:title="" croptop="217f" cropbottom="39220f" cropleft="33987f"/>
                </v:shape>
              </w:pict>
            </w:r>
          </w:p>
        </w:tc>
        <w:tc>
          <w:tcPr>
            <w:tcW w:w="415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2866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Трещина</w:t>
            </w:r>
          </w:p>
        </w:tc>
      </w:tr>
      <w:tr w:rsidR="00BF24C9" w:rsidRPr="004458D1" w:rsidTr="00743F2E">
        <w:tc>
          <w:tcPr>
            <w:tcW w:w="415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3534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39" type="#_x0000_t75" style="width:123.75pt;height:77.25pt;visibility:visible">
                  <v:imagedata r:id="rId15" o:title="" croptop="33857f" cropbottom="5133f" cropleft="33987f"/>
                </v:shape>
              </w:pict>
            </w:r>
          </w:p>
        </w:tc>
        <w:tc>
          <w:tcPr>
            <w:tcW w:w="415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2866" w:type="dxa"/>
            <w:vAlign w:val="center"/>
          </w:tcPr>
          <w:p w:rsidR="00BF24C9" w:rsidRPr="004458D1" w:rsidRDefault="00BF24C9" w:rsidP="00743F2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Гнилой сучок</w:t>
            </w:r>
          </w:p>
        </w:tc>
      </w:tr>
    </w:tbl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А - 1, Б - 2, В - </w:t>
      </w:r>
      <w:smartTag w:uri="urn:schemas-microsoft-com:office:smarttags" w:element="metricconverter">
        <w:smartTagPr>
          <w:attr w:name="ProductID" w:val="3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3,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- 4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А - 4, Б - 3, В - </w:t>
      </w:r>
      <w:smartTag w:uri="urn:schemas-microsoft-com:office:smarttags" w:element="metricconverter">
        <w:smartTagPr>
          <w:attr w:name="ProductID" w:val="1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1,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- 2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А - 4, Б - 2, В - </w:t>
      </w:r>
      <w:smartTag w:uri="urn:schemas-microsoft-com:office:smarttags" w:element="metricconverter">
        <w:smartTagPr>
          <w:attr w:name="ProductID" w:val="3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3,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- 1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Г) А - 2, Б - 1, В - </w:t>
      </w:r>
      <w:smartTag w:uri="urn:schemas-microsoft-com:office:smarttags" w:element="metricconverter">
        <w:smartTagPr>
          <w:attr w:name="ProductID" w:val="3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3,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- 4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743F2E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Творческое задание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: </w:t>
      </w:r>
    </w:p>
    <w:p w:rsidR="00BF24C9" w:rsidRPr="004458D1" w:rsidRDefault="00BF24C9" w:rsidP="00743F2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разработать подставку для горячей посуды, выполнить чертеж</w:t>
      </w:r>
      <w:r w:rsidRPr="004458D1">
        <w:rPr>
          <w:rFonts w:ascii="Times New Roman" w:hAnsi="Times New Roman"/>
          <w:sz w:val="28"/>
          <w:szCs w:val="28"/>
          <w:lang w:val="ru-RU"/>
        </w:rPr>
        <w:t>.</w:t>
      </w:r>
    </w:p>
    <w:p w:rsidR="00BF24C9" w:rsidRDefault="00BF24C9" w:rsidP="00274AC4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458D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Критерии оценивания</w:t>
      </w:r>
    </w:p>
    <w:p w:rsidR="00BF24C9" w:rsidRDefault="00BF24C9" w:rsidP="00274AC4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274AC4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Тест 14 баллов.</w:t>
      </w:r>
    </w:p>
    <w:p w:rsidR="00BF24C9" w:rsidRDefault="00BF24C9" w:rsidP="00274AC4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Творческое задание 6 баллов. </w:t>
      </w:r>
    </w:p>
    <w:p w:rsidR="00BF24C9" w:rsidRDefault="00BF24C9" w:rsidP="00274AC4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Практическое задание </w:t>
      </w:r>
      <w:r>
        <w:rPr>
          <w:rFonts w:ascii="Times New Roman" w:hAnsi="Times New Roman"/>
          <w:b/>
          <w:sz w:val="28"/>
          <w:szCs w:val="28"/>
          <w:lang w:val="ru-RU"/>
        </w:rPr>
        <w:t>3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0 баллов. </w:t>
      </w:r>
    </w:p>
    <w:p w:rsidR="00BF24C9" w:rsidRDefault="00BF24C9" w:rsidP="00274AC4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Проект 50 баллов.                       </w:t>
      </w:r>
    </w:p>
    <w:p w:rsidR="00BF24C9" w:rsidRPr="004458D1" w:rsidRDefault="00BF24C9" w:rsidP="00274AC4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Итого 1</w:t>
      </w:r>
      <w:r>
        <w:rPr>
          <w:rFonts w:ascii="Times New Roman" w:hAnsi="Times New Roman"/>
          <w:b/>
          <w:sz w:val="28"/>
          <w:szCs w:val="28"/>
          <w:lang w:val="ru-RU"/>
        </w:rPr>
        <w:t>0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0 баллов. </w:t>
      </w:r>
    </w:p>
    <w:p w:rsidR="00BF24C9" w:rsidRPr="004458D1" w:rsidRDefault="00BF24C9" w:rsidP="00274AC4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3067B0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Ставропольский край</w:t>
      </w:r>
    </w:p>
    <w:p w:rsidR="00BF24C9" w:rsidRPr="003067B0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Степновский муниципальный район</w:t>
      </w:r>
    </w:p>
    <w:p w:rsidR="00BF24C9" w:rsidRPr="004458D1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067B0">
        <w:rPr>
          <w:rFonts w:ascii="Times New Roman" w:hAnsi="Times New Roman"/>
          <w:sz w:val="28"/>
          <w:szCs w:val="28"/>
        </w:rPr>
        <w:t>Школьный этап всероссийской олимпиады школьников по</w:t>
      </w:r>
      <w:r>
        <w:rPr>
          <w:rFonts w:ascii="Times New Roman" w:hAnsi="Times New Roman"/>
          <w:sz w:val="28"/>
          <w:szCs w:val="28"/>
          <w:lang w:val="ru-RU"/>
        </w:rPr>
        <w:t xml:space="preserve"> технологии</w:t>
      </w:r>
    </w:p>
    <w:p w:rsidR="00BF24C9" w:rsidRPr="003067B0" w:rsidRDefault="00BF24C9" w:rsidP="004458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2020/21 учебного года</w:t>
      </w:r>
    </w:p>
    <w:p w:rsidR="00BF24C9" w:rsidRDefault="00BF24C9" w:rsidP="004458D1">
      <w:pPr>
        <w:spacing w:after="0"/>
        <w:ind w:right="-286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7</w:t>
      </w:r>
      <w:r w:rsidRPr="003067B0">
        <w:rPr>
          <w:rFonts w:ascii="Times New Roman" w:hAnsi="Times New Roman"/>
          <w:sz w:val="28"/>
          <w:szCs w:val="28"/>
        </w:rPr>
        <w:t xml:space="preserve"> класс</w:t>
      </w:r>
    </w:p>
    <w:p w:rsidR="00BF24C9" w:rsidRDefault="00BF24C9" w:rsidP="004458D1">
      <w:pPr>
        <w:spacing w:after="0"/>
        <w:ind w:right="-286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4458D1">
      <w:pPr>
        <w:spacing w:after="0"/>
        <w:ind w:right="-286"/>
        <w:rPr>
          <w:rFonts w:ascii="Times New Roman" w:hAnsi="Times New Roman"/>
          <w:b/>
          <w:sz w:val="20"/>
          <w:szCs w:val="20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Тест</w:t>
      </w:r>
    </w:p>
    <w:p w:rsidR="00BF24C9" w:rsidRPr="004458D1" w:rsidRDefault="00BF24C9" w:rsidP="00471255">
      <w:pPr>
        <w:tabs>
          <w:tab w:val="left" w:pos="1560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1. Какие физические свойства древесины вы знаете?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упругость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плотность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цвет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влажность</w:t>
      </w:r>
    </w:p>
    <w:p w:rsidR="00BF24C9" w:rsidRPr="004458D1" w:rsidRDefault="00BF24C9" w:rsidP="00471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2. Как называется комплект графических и текстовых документов, в которых изложены сведения о конструкции изделия?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чертежная документация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текстовая документация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конструкторская документация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спецификация</w:t>
      </w:r>
    </w:p>
    <w:p w:rsidR="00BF24C9" w:rsidRPr="004458D1" w:rsidRDefault="00BF24C9" w:rsidP="00471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3. Что позволяет соединять детали, обеспечивать прочность и предавать красивый вид изделию?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сфера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фасонная поверхность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конструктивный элемент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технологический чертеж</w:t>
      </w:r>
    </w:p>
    <w:p w:rsidR="00BF24C9" w:rsidRPr="004458D1" w:rsidRDefault="00BF24C9" w:rsidP="00471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4. Как называется законченная часть технологического процесса, выполняемая на одном рабочем месте или станке?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технологическая документация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технологический процесс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технологическая операция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технологический переход</w:t>
      </w:r>
    </w:p>
    <w:p w:rsidR="00BF24C9" w:rsidRPr="004458D1" w:rsidRDefault="00BF24C9" w:rsidP="00471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5. Напильник, применяемый для заточки зубьев поперечных пил с косой боковой заточкой под углом β</w:t>
      </w:r>
      <w:r w:rsidRPr="004458D1">
        <w:rPr>
          <w:rFonts w:ascii="Times New Roman" w:hAnsi="Times New Roman"/>
          <w:b/>
          <w:sz w:val="28"/>
          <w:szCs w:val="28"/>
          <w:vertAlign w:val="subscript"/>
          <w:lang w:val="ru-RU"/>
        </w:rPr>
        <w:t>1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>: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трёхгранный (личный) напильник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надфиль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мелкозернистый брусок (оселок)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точило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6. При помощи чего осуществляется контроль величины развода зубьев?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шаблона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линейки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штангенциркуля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кронциркуля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4503"/>
        <w:gridCol w:w="6179"/>
      </w:tblGrid>
      <w:tr w:rsidR="00BF24C9" w:rsidRPr="004458D1" w:rsidTr="00A225C4">
        <w:tc>
          <w:tcPr>
            <w:tcW w:w="4503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7. Какой инструмент показан на рисунке?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40" type="#_x0000_t75" alt="http://pics.mobilluck.com.ua/photo/metalwork_tools/mastertool/Master_Tool_Razvodka_dly_pil__06-0004__422347_1032621.jpg" style="width:141.75pt;height:80.25pt;visibility:visible">
                  <v:imagedata r:id="rId16" o:title="" croptop="9012f" cropbottom="10831f" cropright="1031f" gain="1.25"/>
                </v:shape>
              </w:pict>
            </w:r>
          </w:p>
        </w:tc>
        <w:tc>
          <w:tcPr>
            <w:tcW w:w="6179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рашпиль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  <w:t>Б) разводка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В) упор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  <w:t>Г) полотно пилы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8. Как устраняют перекос режущей кромки рубанка?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рукой подправляя нож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стамеской подталкивая нож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ударами молотка с боков ножа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обухом топора по ножу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4219"/>
        <w:gridCol w:w="6463"/>
      </w:tblGrid>
      <w:tr w:rsidR="00BF24C9" w:rsidRPr="004458D1" w:rsidTr="00A225C4">
        <w:tc>
          <w:tcPr>
            <w:tcW w:w="4219" w:type="dxa"/>
          </w:tcPr>
          <w:p w:rsidR="00BF24C9" w:rsidRPr="004458D1" w:rsidRDefault="00BF24C9" w:rsidP="00A225C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9. Как определяют высоту режущей кромки над подошвой рубанка?</w:t>
            </w:r>
          </w:p>
          <w:p w:rsidR="00BF24C9" w:rsidRPr="004458D1" w:rsidRDefault="00BF24C9" w:rsidP="00A225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41" type="#_x0000_t75" alt="http://bigslide.ru/images/19/18863/960/img12.jpg" style="width:67.5pt;height:80.25pt;visibility:visible">
                  <v:imagedata r:id="rId17" o:title="" croptop="12170f" cropbottom="25495f" cropleft="12254f" cropright="33345f" gain="1.25"/>
                </v:shape>
              </w:pict>
            </w:r>
          </w:p>
        </w:tc>
        <w:tc>
          <w:tcPr>
            <w:tcW w:w="6463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на глаз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Б) снимают стружку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В) измеряют линейкой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Г) никак не определяют </w:t>
            </w:r>
          </w:p>
          <w:p w:rsidR="00BF24C9" w:rsidRPr="004458D1" w:rsidRDefault="00BF24C9" w:rsidP="00A225C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4361"/>
        <w:gridCol w:w="6321"/>
      </w:tblGrid>
      <w:tr w:rsidR="00BF24C9" w:rsidRPr="004458D1" w:rsidTr="00A225C4">
        <w:tc>
          <w:tcPr>
            <w:tcW w:w="436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10. Как называется шиповое соединение, показанное на рисунке?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b/>
                <w:noProof/>
                <w:sz w:val="28"/>
                <w:szCs w:val="28"/>
                <w:lang w:val="ru-RU" w:eastAsia="ru-RU"/>
              </w:rPr>
              <w:pict>
                <v:shape id="_x0000_i1042" type="#_x0000_t75" alt="https://img-fotki.yandex.ru/get/29984/139845825.0/0_19b249_f9481cdf_orig.jpg" style="width:66.75pt;height:71.25pt;visibility:visible">
                  <v:imagedata r:id="rId18" o:title="" cropbottom="7898f" cropright="34911f" chromakey="#dcdde1" gain="1.25"/>
                </v:shape>
              </w:pict>
            </w:r>
          </w:p>
        </w:tc>
        <w:tc>
          <w:tcPr>
            <w:tcW w:w="632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одинарное соединение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  <w:t xml:space="preserve">             Б)«ласточкин хвост»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В) «гребёнка» 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  <w:t xml:space="preserve">             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Г) тавровое соединение</w:t>
            </w:r>
          </w:p>
        </w:tc>
      </w:tr>
    </w:tbl>
    <w:p w:rsidR="00BF24C9" w:rsidRPr="004458D1" w:rsidRDefault="00BF24C9" w:rsidP="0047125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3936"/>
        <w:gridCol w:w="6746"/>
      </w:tblGrid>
      <w:tr w:rsidR="00BF24C9" w:rsidRPr="004458D1" w:rsidTr="00A225C4">
        <w:tc>
          <w:tcPr>
            <w:tcW w:w="3936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Style w:val="apple-converted-space"/>
                <w:rFonts w:ascii="Times New Roman" w:hAnsi="Times New Roman"/>
                <w:b/>
                <w:sz w:val="28"/>
                <w:szCs w:val="28"/>
                <w:shd w:val="clear" w:color="auto" w:fill="FFFFFF"/>
                <w:lang w:val="ru-RU"/>
              </w:rPr>
            </w:pP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11. Назовите элементы шипа</w:t>
            </w:r>
            <w:r w:rsidRPr="004458D1">
              <w:rPr>
                <w:rStyle w:val="apple-converted-space"/>
                <w:rFonts w:ascii="Times New Roman" w:hAnsi="Times New Roman"/>
                <w:b/>
                <w:sz w:val="28"/>
                <w:szCs w:val="28"/>
                <w:shd w:val="clear" w:color="auto" w:fill="FFFFFF"/>
                <w:lang w:val="ru-RU"/>
              </w:rPr>
              <w:t>:</w:t>
            </w:r>
          </w:p>
          <w:p w:rsidR="00BF24C9" w:rsidRPr="004458D1" w:rsidRDefault="00BF24C9" w:rsidP="00A225C4">
            <w:pPr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b/>
                <w:sz w:val="28"/>
                <w:szCs w:val="28"/>
                <w:shd w:val="clear" w:color="auto" w:fill="FFFFFF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15" o:spid="_x0000_i1043" type="#_x0000_t75" style="width:119.25pt;height:87pt;visibility:visible">
                  <v:imagedata r:id="rId19" o:title="" croptop="3694f" cropbottom="7852f" cropleft="4090f" cropright="13462f" gain="109227f" blacklevel="-6554f"/>
                </v:shape>
              </w:pic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746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                  А) 1 – заплечики, 2 – торцовая грань, 3 – боковая грань;</w:t>
            </w:r>
          </w:p>
          <w:p w:rsidR="00BF24C9" w:rsidRPr="004458D1" w:rsidRDefault="00BF24C9" w:rsidP="00A225C4">
            <w:pPr>
              <w:spacing w:after="0" w:line="240" w:lineRule="auto"/>
              <w:ind w:firstLine="993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Б) 1 – боковая грань, 2 – заплечики, 3 – торцовая грань;</w:t>
            </w:r>
          </w:p>
          <w:p w:rsidR="00BF24C9" w:rsidRPr="004458D1" w:rsidRDefault="00BF24C9" w:rsidP="00A225C4">
            <w:pPr>
              <w:spacing w:after="0" w:line="240" w:lineRule="auto"/>
              <w:ind w:firstLine="993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В) 1 – торцовая грань, 2 – заплечики, 3 – боковая грань;</w:t>
            </w:r>
          </w:p>
          <w:p w:rsidR="00BF24C9" w:rsidRPr="004458D1" w:rsidRDefault="00BF24C9" w:rsidP="00A225C4">
            <w:pPr>
              <w:spacing w:after="0" w:line="240" w:lineRule="auto"/>
              <w:ind w:firstLine="993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Г) 1 – торцовая грань, 2 – боковая грань, 3 – заплечики.</w:t>
            </w:r>
          </w:p>
          <w:p w:rsidR="00BF24C9" w:rsidRPr="004458D1" w:rsidRDefault="00BF24C9" w:rsidP="00A225C4">
            <w:pPr>
              <w:spacing w:after="0" w:line="240" w:lineRule="auto"/>
              <w:ind w:firstLine="993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471255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12. Шкант в переводе с французского означает: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Квадратный вставной шип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 Б) Круглый вставной шип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Рейка с шипом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 Г) Шиповое соединение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471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13. Как называются инструменты, показанные на рисунке? Они применяются для точения художественных изделий.</w:t>
      </w:r>
    </w:p>
    <w:p w:rsidR="00BF24C9" w:rsidRPr="004458D1" w:rsidRDefault="00BF24C9" w:rsidP="0047125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8" o:spid="_x0000_i1044" type="#_x0000_t75" alt="http://berezaklim.ru/u4eb_rabota/metodika/texno/texno7/drev/Images/36.jpg" style="width:184.5pt;height:57pt;visibility:visible">
            <v:imagedata r:id="rId20" o:title="" cropright="8118f" gain="1.25"/>
          </v:shape>
        </w:pic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крючок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стамеска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гребенка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трезубец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14. Соотнесите название инструментов для изготовления шипов и проушин с рисунками: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W w:w="72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75"/>
        <w:gridCol w:w="1875"/>
        <w:gridCol w:w="1495"/>
        <w:gridCol w:w="1985"/>
      </w:tblGrid>
      <w:tr w:rsidR="00BF24C9" w:rsidRPr="004458D1" w:rsidTr="00743F2E">
        <w:tc>
          <w:tcPr>
            <w:tcW w:w="3750" w:type="dxa"/>
            <w:gridSpan w:val="2"/>
          </w:tcPr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45" type="#_x0000_t75" alt="http://ocenil.ru/photos/malka-meister.jpg" style="width:88.5pt;height:66.75pt;visibility:visible">
                  <v:imagedata r:id="rId21" o:title="" croptop="5734f" cropbottom="5986f" cropleft="4686f" cropright="5226f" gain="1.25"/>
                </v:shape>
              </w:pict>
            </w:r>
          </w:p>
        </w:tc>
        <w:tc>
          <w:tcPr>
            <w:tcW w:w="3480" w:type="dxa"/>
            <w:gridSpan w:val="2"/>
          </w:tcPr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356" o:spid="_x0000_i1046" type="#_x0000_t75" alt="fe424402f43315a45179dba560bef37e" style="width:94.5pt;height:67.5pt;visibility:visible">
                  <v:imagedata r:id="rId22" o:title="" cropleft="2590f" cropright="3190f"/>
                </v:shape>
              </w:pict>
            </w:r>
          </w:p>
        </w:tc>
      </w:tr>
      <w:tr w:rsidR="00BF24C9" w:rsidRPr="004458D1" w:rsidTr="00743F2E">
        <w:tc>
          <w:tcPr>
            <w:tcW w:w="3750" w:type="dxa"/>
            <w:gridSpan w:val="2"/>
          </w:tcPr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357" o:spid="_x0000_i1047" type="#_x0000_t75" alt="Luchkovaya_pila_Crown_CHT_195X_b" style="width:120.75pt;height:69.75pt;visibility:visible">
                  <v:imagedata r:id="rId23" o:title="" cropbottom="15918f"/>
                </v:shape>
              </w:pict>
            </w:r>
          </w:p>
        </w:tc>
        <w:tc>
          <w:tcPr>
            <w:tcW w:w="3480" w:type="dxa"/>
            <w:gridSpan w:val="2"/>
          </w:tcPr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</w:t>
            </w:r>
          </w:p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7" o:spid="_x0000_i1048" type="#_x0000_t75" alt="http://snegurg.ru/wp-content/uploads/2012/01/%D1%81%D1%82%D0%B0%D0%BC%D0%B5%D1%81%D0%BA%D0%B0-%D0%B4%D0%BE%D0%BB%D0%BE%D1%82%D0%BE.jpg" style="width:135.75pt;height:70.5pt;visibility:visible">
                  <v:imagedata r:id="rId24" o:title=""/>
                </v:shape>
              </w:pict>
            </w:r>
          </w:p>
        </w:tc>
      </w:tr>
      <w:tr w:rsidR="00BF24C9" w:rsidRPr="004458D1" w:rsidTr="00743F2E">
        <w:tc>
          <w:tcPr>
            <w:tcW w:w="1875" w:type="dxa"/>
          </w:tcPr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1. Долото</w:t>
            </w:r>
          </w:p>
        </w:tc>
        <w:tc>
          <w:tcPr>
            <w:tcW w:w="1875" w:type="dxa"/>
          </w:tcPr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2. Малка</w:t>
            </w:r>
          </w:p>
        </w:tc>
        <w:tc>
          <w:tcPr>
            <w:tcW w:w="1495" w:type="dxa"/>
          </w:tcPr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3. Ножовка</w:t>
            </w:r>
          </w:p>
        </w:tc>
        <w:tc>
          <w:tcPr>
            <w:tcW w:w="1985" w:type="dxa"/>
          </w:tcPr>
          <w:p w:rsidR="00BF24C9" w:rsidRPr="004458D1" w:rsidRDefault="00BF24C9" w:rsidP="004712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4. Лучковая пила</w:t>
            </w:r>
          </w:p>
        </w:tc>
      </w:tr>
    </w:tbl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А - 3, Б - 2, В - </w:t>
      </w:r>
      <w:smartTag w:uri="urn:schemas-microsoft-com:office:smarttags" w:element="metricconverter">
        <w:smartTagPr>
          <w:attr w:name="ProductID" w:val="1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1,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- 4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А - 4, Б - 3, В - </w:t>
      </w:r>
      <w:smartTag w:uri="urn:schemas-microsoft-com:office:smarttags" w:element="metricconverter">
        <w:smartTagPr>
          <w:attr w:name="ProductID" w:val="1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1,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- 2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А - 2, Б - 3, В - </w:t>
      </w:r>
      <w:smartTag w:uri="urn:schemas-microsoft-com:office:smarttags" w:element="metricconverter">
        <w:smartTagPr>
          <w:attr w:name="ProductID" w:val="4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4,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- 1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Г) А - 1, Б - 2, В - </w:t>
      </w:r>
      <w:smartTag w:uri="urn:schemas-microsoft-com:office:smarttags" w:element="metricconverter">
        <w:smartTagPr>
          <w:attr w:name="ProductID" w:val="4, Г"/>
        </w:smartTagPr>
        <w:r w:rsidRPr="004458D1">
          <w:rPr>
            <w:rFonts w:ascii="Times New Roman" w:hAnsi="Times New Roman"/>
            <w:sz w:val="28"/>
            <w:szCs w:val="28"/>
            <w:lang w:val="ru-RU"/>
          </w:rPr>
          <w:t>4, Г</w:t>
        </w:r>
      </w:smartTag>
      <w:r w:rsidRPr="004458D1">
        <w:rPr>
          <w:rFonts w:ascii="Times New Roman" w:hAnsi="Times New Roman"/>
          <w:sz w:val="28"/>
          <w:szCs w:val="28"/>
          <w:lang w:val="ru-RU"/>
        </w:rPr>
        <w:t xml:space="preserve"> - 3</w:t>
      </w:r>
    </w:p>
    <w:p w:rsidR="00BF24C9" w:rsidRPr="004458D1" w:rsidRDefault="00BF24C9" w:rsidP="00471255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471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15. Как называется вид художественной обработки древесины, применяемый при изготовлении мебели, посуды, игрушек?</w:t>
      </w:r>
    </w:p>
    <w:p w:rsidR="00BF24C9" w:rsidRPr="004458D1" w:rsidRDefault="00BF24C9" w:rsidP="00471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Пример этого вида художественной обработки представлен на фотографии:</w:t>
      </w:r>
    </w:p>
    <w:p w:rsidR="00BF24C9" w:rsidRPr="004458D1" w:rsidRDefault="00BF24C9" w:rsidP="009905D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419" o:spid="_x0000_i1049" type="#_x0000_t75" alt="Image result for художественное точение" style="width:180pt;height:129pt;visibility:visible">
            <v:imagedata r:id="rId25" o:title="" gain="1.25"/>
          </v:shape>
        </w:pict>
      </w:r>
    </w:p>
    <w:p w:rsidR="00BF24C9" w:rsidRDefault="00BF24C9" w:rsidP="009905D6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9905D6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Творческое задан</w:t>
      </w:r>
      <w:r>
        <w:rPr>
          <w:rFonts w:ascii="Times New Roman" w:hAnsi="Times New Roman"/>
          <w:b/>
          <w:sz w:val="28"/>
          <w:szCs w:val="28"/>
          <w:lang w:val="ru-RU"/>
        </w:rPr>
        <w:t>ие.</w:t>
      </w:r>
    </w:p>
    <w:p w:rsidR="00BF24C9" w:rsidRPr="004458D1" w:rsidRDefault="00BF24C9" w:rsidP="009905D6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Разработать «кухонный набор», выполнить эскиз.                                                               </w:t>
      </w:r>
    </w:p>
    <w:p w:rsidR="00BF24C9" w:rsidRPr="004458D1" w:rsidRDefault="00BF24C9" w:rsidP="009905D6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Default="00BF24C9" w:rsidP="004458D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4458D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Критерии оценивания</w:t>
      </w:r>
    </w:p>
    <w:p w:rsidR="00BF24C9" w:rsidRDefault="00BF24C9" w:rsidP="004458D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9905D6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Тест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15 баллов.</w:t>
      </w:r>
    </w:p>
    <w:p w:rsidR="00BF24C9" w:rsidRPr="004458D1" w:rsidRDefault="00BF24C9" w:rsidP="009905D6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Творческое задание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10 баллов.</w:t>
      </w:r>
    </w:p>
    <w:p w:rsidR="00BF24C9" w:rsidRPr="004458D1" w:rsidRDefault="00BF24C9" w:rsidP="009905D6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Практика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25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баллов. </w:t>
      </w:r>
    </w:p>
    <w:p w:rsidR="00BF24C9" w:rsidRDefault="00BF24C9" w:rsidP="009905D6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Проект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50 баллов. </w:t>
      </w:r>
    </w:p>
    <w:p w:rsidR="00BF24C9" w:rsidRPr="004458D1" w:rsidRDefault="00BF24C9" w:rsidP="009905D6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Итого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1</w:t>
      </w:r>
      <w:r>
        <w:rPr>
          <w:rFonts w:ascii="Times New Roman" w:hAnsi="Times New Roman"/>
          <w:sz w:val="28"/>
          <w:szCs w:val="28"/>
          <w:lang w:val="ru-RU"/>
        </w:rPr>
        <w:t>00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баллов.</w:t>
      </w:r>
    </w:p>
    <w:p w:rsidR="00BF24C9" w:rsidRPr="004458D1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06327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Ставропольский край</w:t>
      </w: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Степновский муниципальный район</w:t>
      </w:r>
    </w:p>
    <w:p w:rsidR="00BF24C9" w:rsidRPr="004458D1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067B0">
        <w:rPr>
          <w:rFonts w:ascii="Times New Roman" w:hAnsi="Times New Roman"/>
          <w:sz w:val="28"/>
          <w:szCs w:val="28"/>
        </w:rPr>
        <w:t xml:space="preserve">Школьный этап всероссийской олимпиады школьников по </w:t>
      </w:r>
      <w:r>
        <w:rPr>
          <w:rFonts w:ascii="Times New Roman" w:hAnsi="Times New Roman"/>
          <w:sz w:val="28"/>
          <w:szCs w:val="28"/>
          <w:lang w:val="ru-RU"/>
        </w:rPr>
        <w:t>технологии</w:t>
      </w: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2020/21 учебного года</w:t>
      </w:r>
    </w:p>
    <w:p w:rsidR="00BF24C9" w:rsidRDefault="00BF24C9" w:rsidP="00BA4A27">
      <w:pPr>
        <w:spacing w:after="0"/>
        <w:ind w:right="-286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8</w:t>
      </w:r>
      <w:r w:rsidRPr="003067B0">
        <w:rPr>
          <w:rFonts w:ascii="Times New Roman" w:hAnsi="Times New Roman"/>
          <w:sz w:val="28"/>
          <w:szCs w:val="28"/>
        </w:rPr>
        <w:t xml:space="preserve"> класс</w:t>
      </w:r>
    </w:p>
    <w:p w:rsidR="00BF24C9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BA4A27">
        <w:rPr>
          <w:rFonts w:ascii="Times New Roman" w:hAnsi="Times New Roman"/>
          <w:b/>
          <w:sz w:val="28"/>
          <w:szCs w:val="28"/>
          <w:lang w:val="ru-RU"/>
        </w:rPr>
        <w:t xml:space="preserve"> Тест</w:t>
      </w:r>
    </w:p>
    <w:p w:rsidR="00BF24C9" w:rsidRPr="00BA4A27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06327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1. Как называется форма предпринимательской деятельности, осуществляемая физическим лицом, без регистрации фирмы или предприятия?</w:t>
      </w:r>
    </w:p>
    <w:p w:rsidR="00BF24C9" w:rsidRPr="004458D1" w:rsidRDefault="00BF24C9" w:rsidP="00DD008F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единоличная 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индивидуальная                 В) семейная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картель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2.</w:t>
      </w:r>
      <w:r w:rsidRPr="004458D1">
        <w:rPr>
          <w:rFonts w:ascii="Times New Roman" w:hAnsi="Times New Roman"/>
          <w:b/>
          <w:color w:val="FF0000"/>
          <w:sz w:val="28"/>
          <w:szCs w:val="28"/>
          <w:lang w:val="ru-RU"/>
        </w:rPr>
        <w:t xml:space="preserve"> 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>Вид термической обработки стали, сходный с отжигом называют: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закалкой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нормализацией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кристаллизацией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охлаждением</w:t>
      </w:r>
    </w:p>
    <w:p w:rsidR="00BF24C9" w:rsidRPr="004458D1" w:rsidRDefault="00BF24C9" w:rsidP="0006327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3. Назовите совокупность сведений, которые позволяют судить о товаре, о сроках его хранения, безопасной эксплуатации или употреблении: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информация о правилах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реклама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информация о товаре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характеристика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4. Какой инструмент применяют при изготовлении профильных брусков?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струг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фальцгебель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калёвка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зензубель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5. Какими способами укрепляются угловые соединения на окне?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угольником с шурупами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клеем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на шкант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не укрепляются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6. На рисунке показана конструкция петель:</w:t>
      </w:r>
    </w:p>
    <w:tbl>
      <w:tblPr>
        <w:tblW w:w="0" w:type="auto"/>
        <w:tblLook w:val="00A0"/>
      </w:tblPr>
      <w:tblGrid>
        <w:gridCol w:w="4503"/>
        <w:gridCol w:w="6179"/>
      </w:tblGrid>
      <w:tr w:rsidR="00BF24C9" w:rsidRPr="004458D1" w:rsidTr="00A225C4">
        <w:trPr>
          <w:trHeight w:val="1921"/>
        </w:trPr>
        <w:tc>
          <w:tcPr>
            <w:tcW w:w="4503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noProof/>
                <w:lang w:val="ru-RU" w:eastAsia="ru-RU"/>
              </w:rPr>
              <w:pict>
                <v:shape id="Рисунок 9" o:spid="_x0000_s1026" type="#_x0000_t75" alt="http://furni-info.ru/wp-content/uploads/2015/08/Razemnaya-i-nerazemnaya-petli.jpg" style="position:absolute;margin-left:46.5pt;margin-top:17.4pt;width:59.65pt;height:56.25pt;z-index:251658240;visibility:visible">
                  <v:imagedata r:id="rId26" o:title="" croptop="6199f" cropbottom="8597f" cropleft="38026f" cropright="4612f" gain="1.25"/>
                  <w10:wrap type="square"/>
                </v:shape>
              </w:pict>
            </w:r>
          </w:p>
          <w:p w:rsidR="00BF24C9" w:rsidRPr="004458D1" w:rsidRDefault="00BF24C9" w:rsidP="00A225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6179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с разъёмным стержнем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Б) с неразъёмным стержнем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В) фигурные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Г) с разъёмным и вынимающимся стержнем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7. Как называется замок для входной двери, показанный на рисунке?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5341"/>
        <w:gridCol w:w="5341"/>
      </w:tblGrid>
      <w:tr w:rsidR="00BF24C9" w:rsidRPr="004458D1" w:rsidTr="00A225C4">
        <w:tc>
          <w:tcPr>
            <w:tcW w:w="534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429" o:spid="_x0000_i1050" type="#_x0000_t75" style="width:85.5pt;height:64.5pt;visibility:visible">
                  <v:imagedata r:id="rId27" o:title="" croptop="7886f" cropbottom="8369f" gain="109227f" blacklevel="-6554f"/>
                </v:shape>
              </w:pict>
            </w:r>
          </w:p>
        </w:tc>
        <w:tc>
          <w:tcPr>
            <w:tcW w:w="534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накладной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Б) навесной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В) врезной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Г) засов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06327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8. Этот материал применяют для теплоизоляции (в качестве утеплителя) входной двери: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войлок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дерматин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поролон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клеенка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9. С помощью чего укрепляют стёкла в окнах и дверях?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деревянными штапиками, которые прибивают гвоздями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Б) замазкой, которую наносят на олифу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деревянными штапиками, которые садят на клей 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Г) мелкими гвоздями</w:t>
      </w:r>
    </w:p>
    <w:tbl>
      <w:tblPr>
        <w:tblW w:w="0" w:type="auto"/>
        <w:tblLook w:val="00A0"/>
      </w:tblPr>
      <w:tblGrid>
        <w:gridCol w:w="5341"/>
        <w:gridCol w:w="5341"/>
      </w:tblGrid>
      <w:tr w:rsidR="00BF24C9" w:rsidRPr="004458D1" w:rsidTr="00A225C4">
        <w:tc>
          <w:tcPr>
            <w:tcW w:w="534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10. Что изображено на рисунке?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436" o:spid="_x0000_i1051" type="#_x0000_t75" style="width:84.75pt;height:75.75pt;visibility:visible">
                  <v:imagedata r:id="rId28" o:title="" croptop="1214f" cropbottom="4810f" gain="1.25"/>
                </v:shape>
              </w:pict>
            </w:r>
          </w:p>
        </w:tc>
        <w:tc>
          <w:tcPr>
            <w:tcW w:w="534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коловорот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Б) ручная дрель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В) «гребёнка» 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Г) перфоратор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06327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11. По назначению инструменты бывают: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округлительные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режущие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измерительные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забивающие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12. Как называется специалист по изготовлению инструментов?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столяр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инструментальщик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плотник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слесарь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5341"/>
        <w:gridCol w:w="5341"/>
      </w:tblGrid>
      <w:tr w:rsidR="00BF24C9" w:rsidRPr="004458D1" w:rsidTr="00A225C4">
        <w:tc>
          <w:tcPr>
            <w:tcW w:w="534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13. Как называется часть станка, изображенная на рисунке?</w:t>
            </w:r>
          </w:p>
          <w:p w:rsidR="00BF24C9" w:rsidRPr="004458D1" w:rsidRDefault="00BF24C9" w:rsidP="00A225C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14" o:spid="_x0000_i1052" type="#_x0000_t75" style="width:111.75pt;height:102pt;visibility:visible">
                  <v:imagedata r:id="rId29" o:title="" cropbottom="3718f" gain="109227f" blacklevel="-6554f"/>
                </v:shape>
              </w:pic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534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переходная втулка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Б) хвостовик сверла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В) сверлильный патрон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Г) пиноль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14. Соотнесите название ручных инструментов с изображениями: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W w:w="659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65"/>
        <w:gridCol w:w="1800"/>
        <w:gridCol w:w="1557"/>
        <w:gridCol w:w="1577"/>
      </w:tblGrid>
      <w:tr w:rsidR="00BF24C9" w:rsidRPr="004458D1" w:rsidTr="00DB6191">
        <w:trPr>
          <w:trHeight w:val="2214"/>
        </w:trPr>
        <w:tc>
          <w:tcPr>
            <w:tcW w:w="3423" w:type="dxa"/>
            <w:gridSpan w:val="2"/>
          </w:tcPr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10" o:spid="_x0000_i1053" type="#_x0000_t75" alt="http://tdtex.ru/images/catalog/2k_46b84306a24dd542.jpg" style="width:49.5pt;height:136.5pt;rotation:90;visibility:visible">
                  <v:imagedata r:id="rId30" o:title="" croptop="9420f" cropbottom="3478f" cropleft="7938f" cropright="4467f" gain="1.25"/>
                </v:shape>
              </w:pict>
            </w:r>
          </w:p>
        </w:tc>
        <w:tc>
          <w:tcPr>
            <w:tcW w:w="3176" w:type="dxa"/>
            <w:gridSpan w:val="2"/>
          </w:tcPr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13" o:spid="_x0000_i1054" type="#_x0000_t75" alt="http://autoclick-tver.ru/common/img/tols/635thumb.jpg" style="width:73.5pt;height:57pt;visibility:visible">
                  <v:imagedata r:id="rId31" o:title="" cropleft="9076f" cropright="9293f" gain="1.25"/>
                </v:shape>
              </w:pict>
            </w:r>
          </w:p>
        </w:tc>
      </w:tr>
      <w:tr w:rsidR="00BF24C9" w:rsidRPr="004458D1" w:rsidTr="00DB6191">
        <w:trPr>
          <w:trHeight w:val="1527"/>
        </w:trPr>
        <w:tc>
          <w:tcPr>
            <w:tcW w:w="3423" w:type="dxa"/>
            <w:gridSpan w:val="2"/>
          </w:tcPr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11" o:spid="_x0000_i1055" type="#_x0000_t75" alt="http://pk.all-gorod.ru/image/goods/ff/2a67aa5bf917e6838d657d04f6680db3_29701.jpg" style="width:103.5pt;height:56.25pt;visibility:visible">
                  <v:imagedata r:id="rId32" o:title="" croptop="14402f" cropbottom="15602f" gain="1.25"/>
                </v:shape>
              </w:pict>
            </w:r>
          </w:p>
        </w:tc>
        <w:tc>
          <w:tcPr>
            <w:tcW w:w="3176" w:type="dxa"/>
            <w:gridSpan w:val="2"/>
          </w:tcPr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</w:t>
            </w:r>
          </w:p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56" type="#_x0000_t75" alt="http://www.kam-industry.ru/upload/iblock/712/712977454bd9692ca132b1d7802fa353.jpg" style="width:89.25pt;height:57pt;visibility:visible">
                  <v:imagedata r:id="rId33" o:title="" croptop="22447f" cropbottom="10885f" cropleft="9613f" cropright="5360f" gain="1.25"/>
                </v:shape>
              </w:pict>
            </w:r>
          </w:p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BF24C9" w:rsidRPr="004458D1" w:rsidTr="00DB6191">
        <w:trPr>
          <w:trHeight w:val="491"/>
        </w:trPr>
        <w:tc>
          <w:tcPr>
            <w:tcW w:w="1711" w:type="dxa"/>
            <w:vAlign w:val="center"/>
          </w:tcPr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1. Стамеска</w:t>
            </w:r>
          </w:p>
        </w:tc>
        <w:tc>
          <w:tcPr>
            <w:tcW w:w="1711" w:type="dxa"/>
            <w:vAlign w:val="center"/>
          </w:tcPr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2. Разметочный циркуль</w:t>
            </w:r>
          </w:p>
        </w:tc>
        <w:tc>
          <w:tcPr>
            <w:tcW w:w="1588" w:type="dxa"/>
            <w:vAlign w:val="center"/>
          </w:tcPr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3. Чертилка</w:t>
            </w:r>
          </w:p>
        </w:tc>
        <w:tc>
          <w:tcPr>
            <w:tcW w:w="1588" w:type="dxa"/>
            <w:vAlign w:val="center"/>
          </w:tcPr>
          <w:p w:rsidR="00BF24C9" w:rsidRPr="004458D1" w:rsidRDefault="00BF24C9" w:rsidP="0006327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4. Коловорот</w:t>
            </w:r>
          </w:p>
        </w:tc>
      </w:tr>
    </w:tbl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А - 2, Б - 4, В - 1, Г - 3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А - 4, Б - 3, В - 1, Г - 2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А - 2, Б - 3, В - 4, Г - 1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А - 1, Б - 2, В - 3, Г - 4</w:t>
      </w:r>
    </w:p>
    <w:p w:rsidR="00BF24C9" w:rsidRPr="004458D1" w:rsidRDefault="00BF24C9" w:rsidP="0006327D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5341"/>
        <w:gridCol w:w="5341"/>
      </w:tblGrid>
      <w:tr w:rsidR="00BF24C9" w:rsidRPr="004458D1" w:rsidTr="00A225C4">
        <w:tc>
          <w:tcPr>
            <w:tcW w:w="534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15. </w:t>
            </w:r>
            <w:r w:rsidRPr="004458D1"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  <w:lang w:val="ru-RU"/>
              </w:rPr>
              <w:t>Как называется деталь, отмеченная на рисунке?</w:t>
            </w:r>
          </w:p>
          <w:p w:rsidR="00BF24C9" w:rsidRPr="004458D1" w:rsidRDefault="00BF24C9" w:rsidP="00A225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9" o:spid="_x0000_i1057" type="#_x0000_t75" style="width:105pt;height:123.75pt;visibility:visible">
                  <v:imagedata r:id="rId34" o:title="" gain="109227f" blacklevel="-6554f"/>
                </v:shape>
              </w:pict>
            </w:r>
          </w:p>
        </w:tc>
        <w:tc>
          <w:tcPr>
            <w:tcW w:w="5341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</w:pP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Творческое задание.</w:t>
      </w: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sz w:val="28"/>
          <w:szCs w:val="28"/>
          <w:shd w:val="clear" w:color="auto" w:fill="FFFFFF"/>
          <w:lang w:val="ru-RU"/>
        </w:rPr>
      </w:pPr>
      <w:r w:rsidRPr="00BA4A27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 xml:space="preserve">Разработать кухонную лопатку , составить технологическую карту. </w:t>
      </w:r>
    </w:p>
    <w:p w:rsidR="00BF24C9" w:rsidRPr="00BA4A27" w:rsidRDefault="00BF24C9" w:rsidP="001A11F9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BF24C9" w:rsidRDefault="00BF24C9" w:rsidP="00BA4A27">
      <w:pPr>
        <w:tabs>
          <w:tab w:val="left" w:pos="5850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Критерии оценивания</w:t>
      </w:r>
    </w:p>
    <w:p w:rsidR="00BF24C9" w:rsidRPr="004458D1" w:rsidRDefault="00BF24C9" w:rsidP="00BA4A27">
      <w:pPr>
        <w:tabs>
          <w:tab w:val="left" w:pos="5850"/>
        </w:tabs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ab/>
      </w: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Тест </w:t>
      </w:r>
      <w:r w:rsidRPr="00BA4A27">
        <w:rPr>
          <w:rFonts w:ascii="Times New Roman" w:hAnsi="Times New Roman"/>
          <w:sz w:val="28"/>
          <w:szCs w:val="28"/>
          <w:lang w:val="ru-RU"/>
        </w:rPr>
        <w:t>15 баллов.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Творческое задание </w:t>
      </w:r>
      <w:r w:rsidRPr="00BA4A27">
        <w:rPr>
          <w:rFonts w:ascii="Times New Roman" w:hAnsi="Times New Roman"/>
          <w:sz w:val="28"/>
          <w:szCs w:val="28"/>
          <w:lang w:val="ru-RU"/>
        </w:rPr>
        <w:t>10 баллов.</w:t>
      </w: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Практическое задание </w:t>
      </w:r>
      <w:r w:rsidRPr="00BA4A27">
        <w:rPr>
          <w:rFonts w:ascii="Times New Roman" w:hAnsi="Times New Roman"/>
          <w:sz w:val="28"/>
          <w:szCs w:val="28"/>
          <w:lang w:val="ru-RU"/>
        </w:rPr>
        <w:t>25 б</w:t>
      </w:r>
      <w:r>
        <w:rPr>
          <w:rFonts w:ascii="Times New Roman" w:hAnsi="Times New Roman"/>
          <w:sz w:val="28"/>
          <w:szCs w:val="28"/>
          <w:lang w:val="ru-RU"/>
        </w:rPr>
        <w:t>аллов</w:t>
      </w:r>
    </w:p>
    <w:p w:rsidR="00BF24C9" w:rsidRPr="004458D1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Проект </w:t>
      </w:r>
      <w:r w:rsidRPr="00BA4A27">
        <w:rPr>
          <w:rFonts w:ascii="Times New Roman" w:hAnsi="Times New Roman"/>
          <w:sz w:val="28"/>
          <w:szCs w:val="28"/>
          <w:lang w:val="ru-RU"/>
        </w:rPr>
        <w:t>50 баллов.</w:t>
      </w: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Итого </w:t>
      </w:r>
      <w:r w:rsidRPr="00BA4A27">
        <w:rPr>
          <w:rFonts w:ascii="Times New Roman" w:hAnsi="Times New Roman"/>
          <w:sz w:val="28"/>
          <w:szCs w:val="28"/>
          <w:lang w:val="ru-RU"/>
        </w:rPr>
        <w:t>1</w:t>
      </w:r>
      <w:r>
        <w:rPr>
          <w:rFonts w:ascii="Times New Roman" w:hAnsi="Times New Roman"/>
          <w:sz w:val="28"/>
          <w:szCs w:val="28"/>
          <w:lang w:val="ru-RU"/>
        </w:rPr>
        <w:t>00</w:t>
      </w:r>
      <w:r w:rsidRPr="00BA4A27">
        <w:rPr>
          <w:rFonts w:ascii="Times New Roman" w:hAnsi="Times New Roman"/>
          <w:sz w:val="28"/>
          <w:szCs w:val="28"/>
          <w:lang w:val="ru-RU"/>
        </w:rPr>
        <w:t xml:space="preserve"> баллов.</w:t>
      </w: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Ставропольский край</w:t>
      </w: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Степновский муниципальный район</w:t>
      </w:r>
    </w:p>
    <w:p w:rsidR="00BF24C9" w:rsidRPr="004458D1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067B0">
        <w:rPr>
          <w:rFonts w:ascii="Times New Roman" w:hAnsi="Times New Roman"/>
          <w:sz w:val="28"/>
          <w:szCs w:val="28"/>
        </w:rPr>
        <w:t xml:space="preserve">Школьный этап всероссийской олимпиады школьников по </w:t>
      </w:r>
      <w:r>
        <w:rPr>
          <w:rFonts w:ascii="Times New Roman" w:hAnsi="Times New Roman"/>
          <w:sz w:val="28"/>
          <w:szCs w:val="28"/>
          <w:lang w:val="ru-RU"/>
        </w:rPr>
        <w:t>технологии</w:t>
      </w: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2020/21 учебного года</w:t>
      </w:r>
    </w:p>
    <w:p w:rsidR="00BF24C9" w:rsidRDefault="00BF24C9" w:rsidP="00BA4A27">
      <w:pPr>
        <w:spacing w:after="0"/>
        <w:ind w:right="-286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9</w:t>
      </w:r>
      <w:r w:rsidRPr="003067B0">
        <w:rPr>
          <w:rFonts w:ascii="Times New Roman" w:hAnsi="Times New Roman"/>
          <w:sz w:val="28"/>
          <w:szCs w:val="28"/>
        </w:rPr>
        <w:t xml:space="preserve"> класс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Тест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1. Где и как проводится обработка ДВП и ДСП?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в складском помещении без средств индивидуальной защиты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Б) в хорошо вентилируемом помещении с применением марлевой повязки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в хорошо вентилируемом помещении с применением противогаза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Г) в складском помещении с применением марлевой повязки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2. Что необходимо выполнить, чтобы ДСП не выделяло формальдегид?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покрывать ДСП защитной пленкой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лакировать ДСП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промывать ДСП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покрывать ДСП клеем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3. Чем соединяют неподвижные соединения в изделиях из древесных материалов?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соединяют крепёжными изделиями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ничем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выполняют из сплошного бруса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клеем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4. Как называются соединения, допускающие перемещение составных частей изделия?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неподвижные соединения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соединения в шкант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подвижные соединения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соединения на клее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5. При помощи каких деталей осуществляется крепление щитовой мебели?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дверная петля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мебельная фурнитура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насадной муфтой с винтом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дюбель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6. Что такое «флейц»?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Разметочный инструмент                        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Б) Малярная кисть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Обрабатываемая поверхность                    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Г) Линия на чертеже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7. При работе на токарном станке запрещено: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близко наклонять голову к станку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Б) внезапно завершать работу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останавливать обработку детали руками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Г) включать станок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8. Как называется материал, использующийся для шлифовки поверхностей?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войлок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Б) шлифовальная шкурка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надфиль 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Г) шпатлевка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9. Назовите процесс приклеивания к заготовке листовых материалов: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шлифование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Б) оклеивание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облицовывание 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Г) окраска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10. Как называется инструмент, показанный на рисунке?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i1058" type="#_x0000_t75" alt="http://mega-volt.ru/file/-000002742_p_l.jpg" style="width:93.75pt;height:67.5pt;visibility:visible">
            <v:imagedata r:id="rId35" o:title=""/>
          </v:shape>
        </w:pic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коловорот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Б) планшайба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«гребёнка» 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Г) заточной круг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11. Чем крепят заготовки к планшайбе?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гвоздями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Б) шурупами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болтами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Г) резцами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12. Что показано на данной фотографии?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i1059" type="#_x0000_t75" alt="http://www.chipmaker.ru/uploads/post/monthly_2014_07/post-4161-058334500%201404304842.jpg" style="width:185.25pt;height:99pt;visibility:visible">
            <v:imagedata r:id="rId36" o:title=""/>
          </v:shape>
        </w:pic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стамеска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Б) токарный резец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долото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Г) подручник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13. На иллюстрации представлен: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_x0000_i1060" type="#_x0000_t75" alt="http://cs6.pikabu.ru/images/big_size_comm/2015-03_2/14256268173219.jpg" style="width:186pt;height:122.25pt;visibility:visible">
            <v:imagedata r:id="rId37" o:title=""/>
          </v:shape>
        </w:pic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токарный станок по металлу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Б) токарно-винторезный станок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токарный станок по дереву СТД-120М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Г) фрезерный станок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14. Соотнесите название материалов для облицовки и рисунки:</w:t>
      </w:r>
    </w:p>
    <w:tbl>
      <w:tblPr>
        <w:tblW w:w="72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75"/>
        <w:gridCol w:w="1875"/>
        <w:gridCol w:w="1740"/>
        <w:gridCol w:w="1740"/>
      </w:tblGrid>
      <w:tr w:rsidR="00BF24C9" w:rsidRPr="004458D1" w:rsidTr="00743F2E">
        <w:tc>
          <w:tcPr>
            <w:tcW w:w="3750" w:type="dxa"/>
            <w:gridSpan w:val="2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564" o:spid="_x0000_i1061" type="#_x0000_t75" alt="839_chto-takoe-shpon" style="width:155.25pt;height:98.25pt;visibility:visible">
                  <v:imagedata r:id="rId38" o:title="" croptop="4403f" cropbottom="3593f" cropleft="4808f" cropright="4049f"/>
                </v:shape>
              </w:pict>
            </w:r>
          </w:p>
        </w:tc>
        <w:tc>
          <w:tcPr>
            <w:tcW w:w="3480" w:type="dxa"/>
            <w:gridSpan w:val="2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565" o:spid="_x0000_i1062" type="#_x0000_t75" alt="Vyibor-plastikovyih-paneley" style="width:147pt;height:98.25pt;visibility:visible">
                  <v:imagedata r:id="rId39" o:title=""/>
                </v:shape>
              </w:pict>
            </w:r>
          </w:p>
        </w:tc>
      </w:tr>
      <w:tr w:rsidR="00BF24C9" w:rsidRPr="004458D1" w:rsidTr="00743F2E">
        <w:tc>
          <w:tcPr>
            <w:tcW w:w="3750" w:type="dxa"/>
            <w:gridSpan w:val="2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_x0000_i1063" type="#_x0000_t75" alt="http://smesisnab.ru/storage/photo/resized/xy_800x600/g/jsfsbkyhb609esu_425ce302.jpg" style="width:172.5pt;height:99pt;visibility:visible">
                  <v:imagedata r:id="rId40" o:title="" croptop="18468f" cropbottom="13538f" gain="1.25"/>
                </v:shape>
              </w:pict>
            </w:r>
          </w:p>
        </w:tc>
        <w:tc>
          <w:tcPr>
            <w:tcW w:w="3480" w:type="dxa"/>
            <w:gridSpan w:val="2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</w:t>
            </w:r>
          </w:p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567" o:spid="_x0000_i1064" type="#_x0000_t75" alt="1455855_39" style="width:132.75pt;height:97.5pt;visibility:visible">
                  <v:imagedata r:id="rId41" o:title=""/>
                </v:shape>
              </w:pict>
            </w:r>
          </w:p>
        </w:tc>
      </w:tr>
      <w:tr w:rsidR="00BF24C9" w:rsidRPr="004458D1" w:rsidTr="00743F2E">
        <w:tc>
          <w:tcPr>
            <w:tcW w:w="1875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1. Плёнка ПВХ</w:t>
            </w:r>
          </w:p>
        </w:tc>
        <w:tc>
          <w:tcPr>
            <w:tcW w:w="1875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2. Фанера</w:t>
            </w:r>
          </w:p>
        </w:tc>
        <w:tc>
          <w:tcPr>
            <w:tcW w:w="1740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3. Панели ПВХ</w:t>
            </w:r>
          </w:p>
        </w:tc>
        <w:tc>
          <w:tcPr>
            <w:tcW w:w="1740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4. Шпон</w:t>
            </w:r>
          </w:p>
        </w:tc>
      </w:tr>
    </w:tbl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А - 4, Б - 3, В - 2, Г - 1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А - 4, Б - 3, В - 1, Г - 2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А - 2, Б - 3, В - 4, Г - 1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А - 1, Б - 2, В - 3, Г - 4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15. Как называется 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придание поверхностям и конструкциям вы</w:t>
      </w:r>
      <w:r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разительного эстетического вида 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путём монтажа специальных материалов?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Творческое задание</w:t>
      </w:r>
      <w:r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BA4A27">
        <w:rPr>
          <w:rFonts w:ascii="Times New Roman" w:hAnsi="Times New Roman"/>
          <w:sz w:val="28"/>
          <w:szCs w:val="28"/>
          <w:lang w:val="ru-RU"/>
        </w:rPr>
        <w:t>Разработать полочку для телефона, составить технологическую карту.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Критерии оценивания</w:t>
      </w:r>
    </w:p>
    <w:p w:rsidR="00BF24C9" w:rsidRDefault="00BF24C9" w:rsidP="00BA4A2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BA4A27">
        <w:rPr>
          <w:rFonts w:ascii="Times New Roman" w:hAnsi="Times New Roman"/>
          <w:b/>
          <w:sz w:val="28"/>
          <w:szCs w:val="28"/>
          <w:lang w:val="ru-RU"/>
        </w:rPr>
        <w:t xml:space="preserve">Тест </w:t>
      </w:r>
      <w:r w:rsidRPr="00BA4A27">
        <w:rPr>
          <w:rFonts w:ascii="Times New Roman" w:hAnsi="Times New Roman"/>
          <w:sz w:val="28"/>
          <w:szCs w:val="28"/>
          <w:lang w:val="ru-RU"/>
        </w:rPr>
        <w:t>15 баллов.</w:t>
      </w:r>
      <w:r w:rsidRPr="00BA4A27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BA4A27">
        <w:rPr>
          <w:rFonts w:ascii="Times New Roman" w:hAnsi="Times New Roman"/>
          <w:b/>
          <w:sz w:val="28"/>
          <w:szCs w:val="28"/>
          <w:lang w:val="ru-RU"/>
        </w:rPr>
        <w:t xml:space="preserve">Творческое задание </w:t>
      </w:r>
      <w:r w:rsidRPr="00BA4A27">
        <w:rPr>
          <w:rFonts w:ascii="Times New Roman" w:hAnsi="Times New Roman"/>
          <w:sz w:val="28"/>
          <w:szCs w:val="28"/>
          <w:lang w:val="ru-RU"/>
        </w:rPr>
        <w:t>10 баллов.</w:t>
      </w:r>
      <w:r w:rsidRPr="00BA4A27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BA4A27">
        <w:rPr>
          <w:rFonts w:ascii="Times New Roman" w:hAnsi="Times New Roman"/>
          <w:b/>
          <w:sz w:val="28"/>
          <w:szCs w:val="28"/>
          <w:lang w:val="ru-RU"/>
        </w:rPr>
        <w:t xml:space="preserve">Практическое задание </w:t>
      </w:r>
      <w:r w:rsidRPr="00BA4A27">
        <w:rPr>
          <w:rFonts w:ascii="Times New Roman" w:hAnsi="Times New Roman"/>
          <w:sz w:val="28"/>
          <w:szCs w:val="28"/>
          <w:lang w:val="ru-RU"/>
        </w:rPr>
        <w:t>25 балл</w:t>
      </w:r>
      <w:r>
        <w:rPr>
          <w:rFonts w:ascii="Times New Roman" w:hAnsi="Times New Roman"/>
          <w:sz w:val="28"/>
          <w:szCs w:val="28"/>
          <w:lang w:val="ru-RU"/>
        </w:rPr>
        <w:t>ов</w:t>
      </w:r>
      <w:r w:rsidRPr="00BA4A27">
        <w:rPr>
          <w:rFonts w:ascii="Times New Roman" w:hAnsi="Times New Roman"/>
          <w:sz w:val="28"/>
          <w:szCs w:val="28"/>
          <w:lang w:val="ru-RU"/>
        </w:rPr>
        <w:t>.</w:t>
      </w: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BA4A27">
        <w:rPr>
          <w:rFonts w:ascii="Times New Roman" w:hAnsi="Times New Roman"/>
          <w:b/>
          <w:sz w:val="28"/>
          <w:szCs w:val="28"/>
          <w:lang w:val="ru-RU"/>
        </w:rPr>
        <w:t xml:space="preserve">Проект </w:t>
      </w:r>
      <w:r w:rsidRPr="00BA4A27">
        <w:rPr>
          <w:rFonts w:ascii="Times New Roman" w:hAnsi="Times New Roman"/>
          <w:sz w:val="28"/>
          <w:szCs w:val="28"/>
          <w:lang w:val="ru-RU"/>
        </w:rPr>
        <w:t>50 баллов.</w:t>
      </w: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BA4A27">
        <w:rPr>
          <w:rFonts w:ascii="Times New Roman" w:hAnsi="Times New Roman"/>
          <w:b/>
          <w:sz w:val="28"/>
          <w:szCs w:val="28"/>
          <w:lang w:val="ru-RU"/>
        </w:rPr>
        <w:t xml:space="preserve">Итого </w:t>
      </w:r>
      <w:r w:rsidRPr="00BA4A27">
        <w:rPr>
          <w:rFonts w:ascii="Times New Roman" w:hAnsi="Times New Roman"/>
          <w:sz w:val="28"/>
          <w:szCs w:val="28"/>
          <w:lang w:val="ru-RU"/>
        </w:rPr>
        <w:t>1</w:t>
      </w:r>
      <w:r>
        <w:rPr>
          <w:rFonts w:ascii="Times New Roman" w:hAnsi="Times New Roman"/>
          <w:sz w:val="28"/>
          <w:szCs w:val="28"/>
          <w:lang w:val="ru-RU"/>
        </w:rPr>
        <w:t>0</w:t>
      </w:r>
      <w:r w:rsidRPr="00BA4A27">
        <w:rPr>
          <w:rFonts w:ascii="Times New Roman" w:hAnsi="Times New Roman"/>
          <w:sz w:val="28"/>
          <w:szCs w:val="28"/>
          <w:lang w:val="ru-RU"/>
        </w:rPr>
        <w:t>0 баллов.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Ставропольский край</w:t>
      </w: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Степновский муниципальный район</w:t>
      </w:r>
    </w:p>
    <w:p w:rsidR="00BF24C9" w:rsidRPr="004458D1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067B0">
        <w:rPr>
          <w:rFonts w:ascii="Times New Roman" w:hAnsi="Times New Roman"/>
          <w:sz w:val="28"/>
          <w:szCs w:val="28"/>
        </w:rPr>
        <w:t xml:space="preserve">Школьный этап всероссийской олимпиады школьников по </w:t>
      </w:r>
      <w:r>
        <w:rPr>
          <w:rFonts w:ascii="Times New Roman" w:hAnsi="Times New Roman"/>
          <w:sz w:val="28"/>
          <w:szCs w:val="28"/>
          <w:lang w:val="ru-RU"/>
        </w:rPr>
        <w:t>технологии</w:t>
      </w:r>
    </w:p>
    <w:p w:rsidR="00BF24C9" w:rsidRPr="003067B0" w:rsidRDefault="00BF24C9" w:rsidP="00BA4A2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2020/21 учебного года</w:t>
      </w:r>
    </w:p>
    <w:p w:rsidR="00BF24C9" w:rsidRDefault="00BF24C9" w:rsidP="00BA4A27">
      <w:pPr>
        <w:spacing w:after="0"/>
        <w:ind w:right="-286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10</w:t>
      </w:r>
      <w:r w:rsidRPr="003067B0">
        <w:rPr>
          <w:rFonts w:ascii="Times New Roman" w:hAnsi="Times New Roman"/>
          <w:sz w:val="28"/>
          <w:szCs w:val="28"/>
        </w:rPr>
        <w:t xml:space="preserve"> класс</w:t>
      </w:r>
    </w:p>
    <w:p w:rsidR="00BF24C9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BA4A27">
        <w:rPr>
          <w:rFonts w:ascii="Times New Roman" w:hAnsi="Times New Roman"/>
          <w:b/>
          <w:sz w:val="28"/>
          <w:szCs w:val="28"/>
          <w:lang w:val="ru-RU"/>
        </w:rPr>
        <w:t>Тест</w:t>
      </w:r>
    </w:p>
    <w:p w:rsidR="00BF24C9" w:rsidRPr="00BA4A27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1. Промышленность состоит из двух больших групп отраслей ____________ и ____________ .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лёгкой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b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b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b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b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b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>Б) тяжёлой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добывающей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обрабатывающей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2. Назовите составляющие технологии: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прибыль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инструмент, станок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процесс технологической обработки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патент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3. Элвин Тоффлер выделял три «волны» в развитии общества. Укажите лишнюю «волну». 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первобытная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аграрная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индустриальная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информационная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4. На решение каких задач направлены новейшие технологии?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на создание замкнутых технологических циклов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Б) на создание ручных инструментов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на повышение качества продукции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Г) на понижение качества товара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5. Как называется помещение отходов под землю в брошенные угольные и соляные шахты, подземные полости, впадины?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упаковка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захоронение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консервация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переработка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6. Как называются природные образования органического и неорганического происхождения?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5353"/>
        <w:gridCol w:w="5329"/>
      </w:tblGrid>
      <w:tr w:rsidR="00BF24C9" w:rsidRPr="004458D1" w:rsidTr="00A225C4">
        <w:tc>
          <w:tcPr>
            <w:tcW w:w="5353" w:type="dxa"/>
          </w:tcPr>
          <w:p w:rsidR="00BF24C9" w:rsidRPr="004458D1" w:rsidRDefault="00BF24C9" w:rsidP="00A225C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600" o:spid="_x0000_i1065" type="#_x0000_t75" alt="img9" style="width:192pt;height:71.25pt;visibility:visible">
                  <v:imagedata r:id="rId42" o:title="" croptop="19433f" cropbottom="10959f"/>
                </v:shape>
              </w:pict>
            </w:r>
          </w:p>
        </w:tc>
        <w:tc>
          <w:tcPr>
            <w:tcW w:w="5329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технологическое сырье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Б) минеральное сырье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В) рудные ископаемые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Г) промышленное сырьё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7. Содержание вредных веществ (газов) в воздухе …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не должно превышать предельно допустимых норм (ПДК)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Б) может превышать предельно допустимые нормы (ПДК)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В) должно превышать предельно допустимые нормы (ПДК) </w:t>
      </w:r>
    </w:p>
    <w:p w:rsidR="00BF24C9" w:rsidRPr="004458D1" w:rsidRDefault="00BF24C9" w:rsidP="0058490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Г) на 10% могут превышать ПДК</w:t>
      </w:r>
    </w:p>
    <w:p w:rsidR="00BF24C9" w:rsidRPr="004458D1" w:rsidRDefault="00BF24C9" w:rsidP="0058490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tblLook w:val="00A0"/>
      </w:tblPr>
      <w:tblGrid>
        <w:gridCol w:w="6912"/>
        <w:gridCol w:w="3770"/>
      </w:tblGrid>
      <w:tr w:rsidR="00BF24C9" w:rsidRPr="004458D1" w:rsidTr="00A225C4">
        <w:tc>
          <w:tcPr>
            <w:tcW w:w="6912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8. Виды метеорологических осадков, в которых отмечается понижение </w:t>
            </w:r>
            <w:r w:rsidRPr="004458D1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 xml:space="preserve">Ph </w:t>
            </w:r>
            <w:r w:rsidRPr="004458D1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из-за загрязнения воздуха - это …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noProof/>
                <w:sz w:val="28"/>
                <w:szCs w:val="28"/>
                <w:lang w:val="ru-RU" w:eastAsia="ru-RU"/>
              </w:rPr>
              <w:pict>
                <v:shape id="Рисунок 601" o:spid="_x0000_i1066" type="#_x0000_t75" alt="800x600_TL7rh9dPA9f5080NW4S1" style="width:102.75pt;height:75.75pt;visibility:visible">
                  <v:imagedata r:id="rId43" o:title=""/>
                </v:shape>
              </w:pict>
            </w:r>
          </w:p>
        </w:tc>
        <w:tc>
          <w:tcPr>
            <w:tcW w:w="3770" w:type="dxa"/>
          </w:tcPr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А) облако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Б) дождь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В) кислотный дождь</w:t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ab/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Г) снег</w:t>
            </w:r>
          </w:p>
          <w:p w:rsidR="00BF24C9" w:rsidRPr="004458D1" w:rsidRDefault="00BF24C9" w:rsidP="00A225C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9. В экологический мониторинг включены три основные процедуры. Исключите лишнюю.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наблюдение 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оценка состояния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прогноз изменений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контроль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10. Это способ производства продукции, при котором наиболее рационально используется сырье и энергия.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экологическое производство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безотходная технология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нанотехнология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эко-лайф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11. Какого этапа развития цивилизации не существует?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Доиндустриального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Постиндустриального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Гипериндустриального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Индустриального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12. Как называется разработка и обоснование проекта какого-либо объекта?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проектирование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техническое творчество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разработка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процесс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13. Как называется разработка подробной схемы выполнения задуманного объекта и рабочих чертежей всего изделия? 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чертеж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часть детали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конструирование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объект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14. Среди требований к работникам нет такого критерия, как: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Экономическая компетентность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Правовая культура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Экологическая грамотность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Технократическая культура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15. Как называется метод исследования, в котором преобладают средства теоретического анализа, индукции и дедукции?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Творческое задание.</w:t>
      </w:r>
    </w:p>
    <w:p w:rsidR="00BF24C9" w:rsidRPr="00BA4A27" w:rsidRDefault="00BF24C9" w:rsidP="00BA4A2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BA4A27">
        <w:rPr>
          <w:rFonts w:ascii="Times New Roman" w:hAnsi="Times New Roman"/>
          <w:sz w:val="28"/>
          <w:szCs w:val="28"/>
          <w:lang w:val="ru-RU"/>
        </w:rPr>
        <w:t>Разработать напольную подставку для  цветов,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BA4A27">
        <w:rPr>
          <w:rFonts w:ascii="Times New Roman" w:hAnsi="Times New Roman"/>
          <w:sz w:val="28"/>
          <w:szCs w:val="28"/>
          <w:lang w:val="ru-RU"/>
        </w:rPr>
        <w:t>составить технологическую карту.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Критерии оценивания</w:t>
      </w: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Тест </w:t>
      </w:r>
      <w:r w:rsidRPr="00BA4A27">
        <w:rPr>
          <w:rFonts w:ascii="Times New Roman" w:hAnsi="Times New Roman"/>
          <w:sz w:val="28"/>
          <w:szCs w:val="28"/>
          <w:lang w:val="ru-RU"/>
        </w:rPr>
        <w:t>15 баллов.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Творческое задание </w:t>
      </w:r>
      <w:r w:rsidRPr="00D7217F">
        <w:rPr>
          <w:rFonts w:ascii="Times New Roman" w:hAnsi="Times New Roman"/>
          <w:sz w:val="28"/>
          <w:szCs w:val="28"/>
          <w:lang w:val="ru-RU"/>
        </w:rPr>
        <w:t>1</w:t>
      </w:r>
      <w:r>
        <w:rPr>
          <w:rFonts w:ascii="Times New Roman" w:hAnsi="Times New Roman"/>
          <w:sz w:val="28"/>
          <w:szCs w:val="28"/>
          <w:lang w:val="ru-RU"/>
        </w:rPr>
        <w:t>5</w:t>
      </w:r>
      <w:r w:rsidRPr="00D7217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BA4A27">
        <w:rPr>
          <w:rFonts w:ascii="Times New Roman" w:hAnsi="Times New Roman"/>
          <w:sz w:val="28"/>
          <w:szCs w:val="28"/>
          <w:lang w:val="ru-RU"/>
        </w:rPr>
        <w:t>баллов.</w:t>
      </w:r>
    </w:p>
    <w:p w:rsidR="00BF24C9" w:rsidRDefault="00BF24C9" w:rsidP="00BA4A27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Практическая работа </w:t>
      </w:r>
      <w:r w:rsidRPr="00D7217F">
        <w:rPr>
          <w:rFonts w:ascii="Times New Roman" w:hAnsi="Times New Roman"/>
          <w:sz w:val="28"/>
          <w:szCs w:val="28"/>
          <w:lang w:val="ru-RU"/>
        </w:rPr>
        <w:t xml:space="preserve">20 </w:t>
      </w:r>
      <w:r w:rsidRPr="00BA4A27">
        <w:rPr>
          <w:rFonts w:ascii="Times New Roman" w:hAnsi="Times New Roman"/>
          <w:sz w:val="28"/>
          <w:szCs w:val="28"/>
          <w:lang w:val="ru-RU"/>
        </w:rPr>
        <w:t>баллов.</w:t>
      </w:r>
    </w:p>
    <w:p w:rsidR="00BF24C9" w:rsidRPr="00D7217F" w:rsidRDefault="00BF24C9" w:rsidP="00BA4A27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Проект </w:t>
      </w:r>
      <w:r>
        <w:rPr>
          <w:rFonts w:ascii="Times New Roman" w:hAnsi="Times New Roman"/>
          <w:sz w:val="28"/>
          <w:szCs w:val="28"/>
          <w:lang w:val="ru-RU"/>
        </w:rPr>
        <w:t>50 баллов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D7217F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Итого 1</w:t>
      </w:r>
      <w:r>
        <w:rPr>
          <w:rFonts w:ascii="Times New Roman" w:hAnsi="Times New Roman"/>
          <w:b/>
          <w:sz w:val="28"/>
          <w:szCs w:val="28"/>
          <w:lang w:val="ru-RU"/>
        </w:rPr>
        <w:t>00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 баллов.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3067B0" w:rsidRDefault="00BF24C9" w:rsidP="00D7217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Ставропольский край</w:t>
      </w:r>
    </w:p>
    <w:p w:rsidR="00BF24C9" w:rsidRPr="003067B0" w:rsidRDefault="00BF24C9" w:rsidP="00D7217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Степновский муниципальный район</w:t>
      </w:r>
    </w:p>
    <w:p w:rsidR="00BF24C9" w:rsidRPr="004458D1" w:rsidRDefault="00BF24C9" w:rsidP="00D7217F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067B0">
        <w:rPr>
          <w:rFonts w:ascii="Times New Roman" w:hAnsi="Times New Roman"/>
          <w:sz w:val="28"/>
          <w:szCs w:val="28"/>
        </w:rPr>
        <w:t xml:space="preserve">Школьный этап всероссийской олимпиады школьников по </w:t>
      </w:r>
      <w:r>
        <w:rPr>
          <w:rFonts w:ascii="Times New Roman" w:hAnsi="Times New Roman"/>
          <w:sz w:val="28"/>
          <w:szCs w:val="28"/>
          <w:lang w:val="ru-RU"/>
        </w:rPr>
        <w:t>технологии</w:t>
      </w:r>
    </w:p>
    <w:p w:rsidR="00BF24C9" w:rsidRPr="003067B0" w:rsidRDefault="00BF24C9" w:rsidP="00D7217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2020/21 учебного года</w:t>
      </w:r>
    </w:p>
    <w:p w:rsidR="00BF24C9" w:rsidRDefault="00BF24C9" w:rsidP="00D7217F">
      <w:pPr>
        <w:spacing w:after="0"/>
        <w:ind w:right="-286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11</w:t>
      </w:r>
      <w:r w:rsidRPr="003067B0">
        <w:rPr>
          <w:rFonts w:ascii="Times New Roman" w:hAnsi="Times New Roman"/>
          <w:sz w:val="28"/>
          <w:szCs w:val="28"/>
        </w:rPr>
        <w:t xml:space="preserve"> класс</w:t>
      </w:r>
    </w:p>
    <w:p w:rsidR="00BF24C9" w:rsidRPr="00D7217F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D7217F">
        <w:rPr>
          <w:rFonts w:ascii="Times New Roman" w:hAnsi="Times New Roman"/>
          <w:b/>
          <w:sz w:val="28"/>
          <w:szCs w:val="28"/>
          <w:lang w:val="ru-RU"/>
        </w:rPr>
        <w:t>Тест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color w:val="222222"/>
          <w:sz w:val="28"/>
          <w:szCs w:val="28"/>
          <w:shd w:val="clear" w:color="auto" w:fill="FFFFFF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1. Как называется </w:t>
      </w:r>
      <w:r w:rsidRPr="004458D1">
        <w:rPr>
          <w:rFonts w:ascii="Times New Roman" w:hAnsi="Times New Roman"/>
          <w:b/>
          <w:bCs/>
          <w:sz w:val="28"/>
          <w:szCs w:val="28"/>
          <w:shd w:val="clear" w:color="auto" w:fill="FFFFFF"/>
          <w:lang w:val="ru-RU"/>
        </w:rPr>
        <w:t>деятельность</w:t>
      </w:r>
      <w:r w:rsidRPr="004458D1">
        <w:rPr>
          <w:rStyle w:val="apple-converted-space"/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человека по своей профессии и специальности в определенной сфере и отрасли производства?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614" o:spid="_x0000_i1067" type="#_x0000_t75" alt="e8EceTHqt5Y" style="width:168.75pt;height:90pt;visibility:visible">
            <v:imagedata r:id="rId44" o:title="" croptop="8709f"/>
          </v:shape>
        </w:pic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профессиональная деятельность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Б) индивидуальная деятельность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трудовая деятельность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Г) общественная деятельность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2. Какие качества проверяют при помощи теста Мюнстерберга?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4458D1">
        <w:rPr>
          <w:rFonts w:ascii="Times New Roman" w:hAnsi="Times New Roman"/>
          <w:i/>
          <w:sz w:val="28"/>
          <w:szCs w:val="28"/>
          <w:lang w:val="ru-RU"/>
        </w:rPr>
        <w:t>Инструкция по проведению теста: среди букв теста имеются слова. Просматривая текст как можно быстрее, подчеркните эти слова.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Усидчивость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Б) Память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Внимательность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Г) Мышление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3. Какими особенностями характеризуется профессиональная деятельность?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объектом и предметом труда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Б) рекламой труда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условиями труда и отдыха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Г) характеристикой труда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4. Рынок образовательных услуг предлагает различные формы образования. Что не относится к таковым?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Экстернат 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Б) Интернат 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Проектная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   Г) Заочная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5. Какой формы общественного разделения труда не существует?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общая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частная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профессиональная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Г) единичная 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6. Соотнесите типы профессиональной среды с профессиями, которые ее представляют.</w:t>
      </w:r>
    </w:p>
    <w:tbl>
      <w:tblPr>
        <w:tblW w:w="73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23"/>
        <w:gridCol w:w="3405"/>
        <w:gridCol w:w="425"/>
        <w:gridCol w:w="3118"/>
      </w:tblGrid>
      <w:tr w:rsidR="00BF24C9" w:rsidRPr="004458D1" w:rsidTr="00743F2E">
        <w:tc>
          <w:tcPr>
            <w:tcW w:w="423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3405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Конвенциональная </w:t>
            </w:r>
          </w:p>
        </w:tc>
        <w:tc>
          <w:tcPr>
            <w:tcW w:w="425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3118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Риелтор </w:t>
            </w:r>
          </w:p>
        </w:tc>
      </w:tr>
      <w:tr w:rsidR="00BF24C9" w:rsidRPr="004458D1" w:rsidTr="00743F2E">
        <w:tc>
          <w:tcPr>
            <w:tcW w:w="423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3405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Реалистическая </w:t>
            </w:r>
          </w:p>
        </w:tc>
        <w:tc>
          <w:tcPr>
            <w:tcW w:w="425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3118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Психолог </w:t>
            </w:r>
          </w:p>
        </w:tc>
      </w:tr>
      <w:tr w:rsidR="00BF24C9" w:rsidRPr="004458D1" w:rsidTr="00743F2E">
        <w:tc>
          <w:tcPr>
            <w:tcW w:w="423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3405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Социальная </w:t>
            </w:r>
          </w:p>
        </w:tc>
        <w:tc>
          <w:tcPr>
            <w:tcW w:w="425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3118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Корректор </w:t>
            </w:r>
          </w:p>
        </w:tc>
      </w:tr>
      <w:tr w:rsidR="00BF24C9" w:rsidRPr="004458D1" w:rsidTr="00743F2E">
        <w:tc>
          <w:tcPr>
            <w:tcW w:w="423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3405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Предпринимательская </w:t>
            </w:r>
          </w:p>
        </w:tc>
        <w:tc>
          <w:tcPr>
            <w:tcW w:w="425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3118" w:type="dxa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Строитель </w:t>
            </w:r>
          </w:p>
        </w:tc>
      </w:tr>
    </w:tbl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А - 2, Б - 4, В - 1, Г - 3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Б) А - 2, Б - 3, В - 1, Г - 4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А - 3, Б - 2, В - 4, Г - 1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Г) А - 3, Б - 4, В - 2, Г - 1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7. Как называется труд, в процессе которого человек затрачивает только свои интеллектуальные усилия?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616" o:spid="_x0000_i1068" type="#_x0000_t75" alt="1" style="width:145.5pt;height:95.25pt;visibility:visible">
            <v:imagedata r:id="rId45" o:title=""/>
          </v:shape>
        </w:pic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физический труд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умственный труд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смешанный труд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полезный труд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8. Как называется </w:t>
      </w:r>
      <w:r w:rsidRPr="004458D1">
        <w:rPr>
          <w:rStyle w:val="Emphasis"/>
          <w:rFonts w:ascii="Times New Roman" w:hAnsi="Times New Roman"/>
          <w:b/>
          <w:bCs/>
          <w:i w:val="0"/>
          <w:sz w:val="28"/>
          <w:szCs w:val="28"/>
          <w:shd w:val="clear" w:color="auto" w:fill="FFFFFF"/>
          <w:lang w:val="ru-RU"/>
        </w:rPr>
        <w:t>самостоятельное производство</w:t>
      </w:r>
      <w:r w:rsidRPr="004458D1">
        <w:rPr>
          <w:rStyle w:val="apple-converted-space"/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отдельных </w:t>
      </w:r>
      <w:r w:rsidRPr="004458D1">
        <w:rPr>
          <w:rStyle w:val="Emphasis"/>
          <w:rFonts w:ascii="Times New Roman" w:hAnsi="Times New Roman"/>
          <w:b/>
          <w:bCs/>
          <w:i w:val="0"/>
          <w:sz w:val="28"/>
          <w:szCs w:val="28"/>
          <w:shd w:val="clear" w:color="auto" w:fill="FFFFFF"/>
          <w:lang w:val="ru-RU"/>
        </w:rPr>
        <w:t>деталей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,</w:t>
      </w:r>
      <w:r w:rsidRPr="004458D1">
        <w:rPr>
          <w:rStyle w:val="apple-converted-space"/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агрегатов,</w:t>
      </w:r>
      <w:r w:rsidRPr="004458D1">
        <w:rPr>
          <w:rStyle w:val="apple-converted-space"/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</w:t>
      </w:r>
      <w:r w:rsidRPr="004458D1">
        <w:rPr>
          <w:rStyle w:val="Emphasis"/>
          <w:rFonts w:ascii="Times New Roman" w:hAnsi="Times New Roman"/>
          <w:b/>
          <w:bCs/>
          <w:i w:val="0"/>
          <w:sz w:val="28"/>
          <w:szCs w:val="28"/>
          <w:shd w:val="clear" w:color="auto" w:fill="FFFFFF"/>
          <w:lang w:val="ru-RU"/>
        </w:rPr>
        <w:t>которые</w:t>
      </w:r>
      <w:r w:rsidRPr="004458D1">
        <w:rPr>
          <w:rStyle w:val="apple-converted-space"/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в</w:t>
      </w:r>
      <w:r w:rsidRPr="004458D1">
        <w:rPr>
          <w:rStyle w:val="apple-converted-space"/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</w:t>
      </w:r>
      <w:r w:rsidRPr="004458D1">
        <w:rPr>
          <w:rStyle w:val="Emphasis"/>
          <w:rFonts w:ascii="Times New Roman" w:hAnsi="Times New Roman"/>
          <w:b/>
          <w:bCs/>
          <w:i w:val="0"/>
          <w:sz w:val="28"/>
          <w:szCs w:val="28"/>
          <w:shd w:val="clear" w:color="auto" w:fill="FFFFFF"/>
          <w:lang w:val="ru-RU"/>
        </w:rPr>
        <w:t>дальнейшем используются</w:t>
      </w:r>
      <w:r w:rsidRPr="004458D1">
        <w:rPr>
          <w:rStyle w:val="apple-converted-space"/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для</w:t>
      </w:r>
      <w:r w:rsidRPr="004458D1">
        <w:rPr>
          <w:rStyle w:val="apple-converted-space"/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 xml:space="preserve"> </w:t>
      </w:r>
      <w:r w:rsidRPr="004458D1">
        <w:rPr>
          <w:rStyle w:val="Emphasis"/>
          <w:rFonts w:ascii="Times New Roman" w:hAnsi="Times New Roman"/>
          <w:b/>
          <w:bCs/>
          <w:i w:val="0"/>
          <w:sz w:val="28"/>
          <w:szCs w:val="28"/>
          <w:shd w:val="clear" w:color="auto" w:fill="FFFFFF"/>
          <w:lang w:val="ru-RU"/>
        </w:rPr>
        <w:t>комплектации готовой продукции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?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предметная специализация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Б) отраслевая специализация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технологическая специализация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Г) подетальная специализация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9. </w:t>
      </w:r>
      <w:r w:rsidRPr="004458D1">
        <w:rPr>
          <w:rFonts w:ascii="Times New Roman" w:hAnsi="Times New Roman"/>
          <w:b/>
          <w:sz w:val="28"/>
          <w:szCs w:val="28"/>
          <w:shd w:val="clear" w:color="auto" w:fill="FFFFFF"/>
          <w:lang w:val="ru-RU"/>
        </w:rPr>
        <w:t>Примерами предприятий, специализирующихся по __________________ признаку, могут служить литейные и кузнечно-штамповочные заводы, предприятия по расфасовке сахара, разливке молока.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предметному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Б) отраслевому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стадийному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Г) подетальному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10. Как называется дифференциация работников по специальности?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BF24C9" w:rsidRPr="004458D1" w:rsidRDefault="00BF24C9" w:rsidP="001A11F9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 id="Рисунок 621" o:spid="_x0000_i1069" type="#_x0000_t75" alt="%D0%9F%D1%80%D0%BE%D1%84%D0%B5%D1%81%D1%81%D0%B8%D1%8F-%D1%82%D0%BE%D0%BA%D0%B0%D1%80%D1%8C" style="width:132pt;height:98.25pt;visibility:visible">
            <v:imagedata r:id="rId46" o:title=""/>
          </v:shape>
        </w:pic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профессиональная специализация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Б) отраслевая специализация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функциональная специализация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Г) технологическая специализация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11. Как называется совокупность предприятий, производств, организаций, характеризующихся единством экономического производства?</w:t>
      </w:r>
      <w:r w:rsidRPr="004458D1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картель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Б) отрасль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корпорация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 xml:space="preserve">         Г) кластер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12. Одну из первых российских классификаций профессий представил В. Н. Татищев, разделив виды профессиональной деятельности (науки) на…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А) нужные, полезные, тщетные, щегольские, вредительские 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 xml:space="preserve">Б) царские, служивые, купеческие, крестьянские, духовные 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служивые, торговые, увеселительные, охранные, хозяйские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Г) добывающие, продающие, растящие, обучающие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13. Аркадия, ученика 11 класса, можно охарактеризовать как живого, подвижного, сравнительно легко переживающего неудачи и неприятности. Укажите тип темперамента Андрея.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Меланхолик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Флегматик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Холерик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Сангвиник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14. Соотнесите группы объектов интеллектуальной собственности с их примерами: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10490" w:type="dxa"/>
        <w:tblInd w:w="5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CellMar>
          <w:top w:w="56" w:type="dxa"/>
          <w:left w:w="56" w:type="dxa"/>
          <w:bottom w:w="56" w:type="dxa"/>
          <w:right w:w="56" w:type="dxa"/>
        </w:tblCellMar>
        <w:tblLook w:val="00A0"/>
      </w:tblPr>
      <w:tblGrid>
        <w:gridCol w:w="416"/>
        <w:gridCol w:w="2367"/>
        <w:gridCol w:w="411"/>
        <w:gridCol w:w="7296"/>
      </w:tblGrid>
      <w:tr w:rsidR="00BF24C9" w:rsidRPr="004458D1" w:rsidTr="001C70DD">
        <w:tc>
          <w:tcPr>
            <w:tcW w:w="421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2063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Объекты патентного права</w:t>
            </w:r>
          </w:p>
        </w:tc>
        <w:tc>
          <w:tcPr>
            <w:tcW w:w="420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7586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Произведения науки, литературы и искусства</w:t>
            </w:r>
          </w:p>
        </w:tc>
      </w:tr>
      <w:tr w:rsidR="00BF24C9" w:rsidRPr="004458D1" w:rsidTr="001C70DD">
        <w:tc>
          <w:tcPr>
            <w:tcW w:w="421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2063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Объекты смежных прав</w:t>
            </w:r>
          </w:p>
        </w:tc>
        <w:tc>
          <w:tcPr>
            <w:tcW w:w="420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7586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Товарные знаки и знаки обслуживания</w:t>
            </w:r>
          </w:p>
        </w:tc>
      </w:tr>
      <w:tr w:rsidR="00BF24C9" w:rsidRPr="004458D1" w:rsidTr="001C70DD">
        <w:tc>
          <w:tcPr>
            <w:tcW w:w="421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2063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Объекты авторского права</w:t>
            </w:r>
          </w:p>
        </w:tc>
        <w:tc>
          <w:tcPr>
            <w:tcW w:w="420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7586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Изобретения, полезные модели, промышленные образцы</w:t>
            </w:r>
          </w:p>
        </w:tc>
      </w:tr>
      <w:tr w:rsidR="00BF24C9" w:rsidRPr="004458D1" w:rsidTr="001C70DD">
        <w:tc>
          <w:tcPr>
            <w:tcW w:w="421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2063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Средства индивидуализации</w:t>
            </w:r>
          </w:p>
        </w:tc>
        <w:tc>
          <w:tcPr>
            <w:tcW w:w="420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7586" w:type="dxa"/>
            <w:vAlign w:val="center"/>
          </w:tcPr>
          <w:p w:rsidR="00BF24C9" w:rsidRPr="004458D1" w:rsidRDefault="00BF24C9" w:rsidP="001A11F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458D1">
              <w:rPr>
                <w:rFonts w:ascii="Times New Roman" w:hAnsi="Times New Roman"/>
                <w:sz w:val="28"/>
                <w:szCs w:val="28"/>
                <w:lang w:val="ru-RU"/>
              </w:rPr>
              <w:t>Телевизионные и радиопередачи, фонограммы</w:t>
            </w:r>
          </w:p>
        </w:tc>
      </w:tr>
    </w:tbl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А) А - 3, Б - 1, В - 2, Г - 4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Б) А - 3, Б - 4, В - 1, Г - 2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sz w:val="28"/>
          <w:szCs w:val="28"/>
          <w:lang w:val="ru-RU"/>
        </w:rPr>
        <w:t>В) А - 4, Б - 3, В - 2, Г - 1</w:t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</w:r>
      <w:r w:rsidRPr="004458D1">
        <w:rPr>
          <w:rFonts w:ascii="Times New Roman" w:hAnsi="Times New Roman"/>
          <w:sz w:val="28"/>
          <w:szCs w:val="28"/>
          <w:lang w:val="ru-RU"/>
        </w:rPr>
        <w:tab/>
        <w:t>Г) А - 1, Б - 4, В - 3, Г - 2</w:t>
      </w: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F24C9" w:rsidRPr="004458D1" w:rsidRDefault="00BF24C9" w:rsidP="001A11F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>15. Как называется свод правил и положений, направленный на обеспечение условий безопасного труда и/или проведения каких-либо других работ, а также мероприятия, направленные на устранения факторов, причиняющих вред здоровью?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Творческое </w:t>
      </w:r>
      <w:bookmarkStart w:id="0" w:name="_GoBack"/>
      <w:bookmarkEnd w:id="0"/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 задание</w:t>
      </w:r>
      <w:r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BF24C9" w:rsidRPr="00D7217F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D7217F">
        <w:rPr>
          <w:rFonts w:ascii="Times New Roman" w:hAnsi="Times New Roman"/>
          <w:sz w:val="28"/>
          <w:szCs w:val="28"/>
          <w:lang w:val="ru-RU"/>
        </w:rPr>
        <w:t>Разработать напольную подставку для цветов , составить технологическую карту.</w:t>
      </w:r>
    </w:p>
    <w:p w:rsidR="00BF24C9" w:rsidRPr="004458D1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Критерии оценивания</w:t>
      </w:r>
    </w:p>
    <w:p w:rsidR="00BF24C9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1A11F9">
      <w:pPr>
        <w:spacing w:after="0" w:line="24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Тест </w:t>
      </w:r>
      <w:r w:rsidRPr="00D7217F">
        <w:rPr>
          <w:rFonts w:ascii="Times New Roman" w:hAnsi="Times New Roman"/>
          <w:sz w:val="28"/>
          <w:szCs w:val="28"/>
          <w:lang w:val="ru-RU"/>
        </w:rPr>
        <w:t>15 баллов.</w:t>
      </w:r>
    </w:p>
    <w:p w:rsidR="00BF24C9" w:rsidRPr="00D7217F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Творческое задание 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D7217F">
        <w:rPr>
          <w:rFonts w:ascii="Times New Roman" w:hAnsi="Times New Roman"/>
          <w:sz w:val="28"/>
          <w:szCs w:val="28"/>
          <w:lang w:val="ru-RU"/>
        </w:rPr>
        <w:t xml:space="preserve">15 баллов. </w:t>
      </w:r>
    </w:p>
    <w:p w:rsidR="00BF24C9" w:rsidRPr="00D7217F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Практическое задание </w:t>
      </w:r>
      <w:r w:rsidRPr="00D7217F">
        <w:rPr>
          <w:rFonts w:ascii="Times New Roman" w:hAnsi="Times New Roman"/>
          <w:sz w:val="28"/>
          <w:szCs w:val="28"/>
          <w:lang w:val="ru-RU"/>
        </w:rPr>
        <w:t>20</w:t>
      </w:r>
      <w:r>
        <w:rPr>
          <w:rFonts w:ascii="Times New Roman" w:hAnsi="Times New Roman"/>
          <w:sz w:val="28"/>
          <w:szCs w:val="28"/>
          <w:lang w:val="ru-RU"/>
        </w:rPr>
        <w:t xml:space="preserve"> баллов</w:t>
      </w:r>
      <w:r w:rsidRPr="00D7217F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BF24C9" w:rsidRPr="00D7217F" w:rsidRDefault="00BF24C9" w:rsidP="001A11F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Проект </w:t>
      </w:r>
      <w:r w:rsidRPr="00D7217F">
        <w:rPr>
          <w:rFonts w:ascii="Times New Roman" w:hAnsi="Times New Roman"/>
          <w:sz w:val="28"/>
          <w:szCs w:val="28"/>
          <w:lang w:val="ru-RU"/>
        </w:rPr>
        <w:t>50 баллов.</w:t>
      </w:r>
    </w:p>
    <w:p w:rsidR="00BF24C9" w:rsidRPr="00D7217F" w:rsidRDefault="00BF24C9" w:rsidP="00D7217F">
      <w:pPr>
        <w:spacing w:after="158" w:line="240" w:lineRule="auto"/>
        <w:rPr>
          <w:rFonts w:ascii="Times New Roman" w:hAnsi="Times New Roman"/>
          <w:sz w:val="28"/>
          <w:szCs w:val="28"/>
          <w:lang w:val="ru-RU"/>
        </w:rPr>
      </w:pPr>
      <w:r w:rsidRPr="004458D1">
        <w:rPr>
          <w:rFonts w:ascii="Times New Roman" w:hAnsi="Times New Roman"/>
          <w:b/>
          <w:sz w:val="28"/>
          <w:szCs w:val="28"/>
          <w:lang w:val="ru-RU"/>
        </w:rPr>
        <w:t xml:space="preserve">Итого </w:t>
      </w:r>
      <w:r w:rsidRPr="00D7217F">
        <w:rPr>
          <w:rFonts w:ascii="Times New Roman" w:hAnsi="Times New Roman"/>
          <w:sz w:val="28"/>
          <w:szCs w:val="28"/>
          <w:lang w:val="ru-RU"/>
        </w:rPr>
        <w:t>100 баллов.</w:t>
      </w:r>
    </w:p>
    <w:p w:rsidR="00BF24C9" w:rsidRPr="004458D1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807423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Default="00BF24C9" w:rsidP="00D7217F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3067B0" w:rsidRDefault="00BF24C9" w:rsidP="00D7217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Ставропольский край</w:t>
      </w:r>
    </w:p>
    <w:p w:rsidR="00BF24C9" w:rsidRPr="003067B0" w:rsidRDefault="00BF24C9" w:rsidP="00D7217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Степновский муниципальный район</w:t>
      </w:r>
    </w:p>
    <w:p w:rsidR="00BF24C9" w:rsidRPr="004458D1" w:rsidRDefault="00BF24C9" w:rsidP="00D7217F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067B0">
        <w:rPr>
          <w:rFonts w:ascii="Times New Roman" w:hAnsi="Times New Roman"/>
          <w:sz w:val="28"/>
          <w:szCs w:val="28"/>
        </w:rPr>
        <w:t xml:space="preserve">Школьный этап всероссийской олимпиады школьников по </w:t>
      </w:r>
      <w:r>
        <w:rPr>
          <w:rFonts w:ascii="Times New Roman" w:hAnsi="Times New Roman"/>
          <w:sz w:val="28"/>
          <w:szCs w:val="28"/>
          <w:lang w:val="ru-RU"/>
        </w:rPr>
        <w:t>технологии</w:t>
      </w:r>
    </w:p>
    <w:p w:rsidR="00BF24C9" w:rsidRPr="003067B0" w:rsidRDefault="00BF24C9" w:rsidP="00D7217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67B0">
        <w:rPr>
          <w:rFonts w:ascii="Times New Roman" w:hAnsi="Times New Roman"/>
          <w:sz w:val="28"/>
          <w:szCs w:val="28"/>
        </w:rPr>
        <w:t>2020/21 учебного года</w:t>
      </w:r>
    </w:p>
    <w:p w:rsidR="00BF24C9" w:rsidRDefault="00BF24C9" w:rsidP="00D7217F">
      <w:pPr>
        <w:spacing w:after="158" w:line="240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BF24C9" w:rsidRPr="004458D1" w:rsidRDefault="00BF24C9" w:rsidP="00D7217F">
      <w:pPr>
        <w:spacing w:after="158" w:line="240" w:lineRule="auto"/>
        <w:jc w:val="center"/>
        <w:rPr>
          <w:rFonts w:ascii="Times New Roman" w:hAnsi="Times New Roman"/>
          <w:color w:val="212121"/>
          <w:sz w:val="28"/>
          <w:szCs w:val="28"/>
          <w:lang w:val="ru-RU" w:eastAsia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О</w:t>
      </w:r>
      <w:r w:rsidRPr="004458D1">
        <w:rPr>
          <w:rFonts w:ascii="Times New Roman" w:hAnsi="Times New Roman"/>
          <w:b/>
          <w:sz w:val="28"/>
          <w:szCs w:val="28"/>
          <w:lang w:val="ru-RU"/>
        </w:rPr>
        <w:t>тветы</w:t>
      </w:r>
      <w:r>
        <w:rPr>
          <w:rFonts w:ascii="Times New Roman" w:hAnsi="Times New Roman"/>
          <w:b/>
          <w:sz w:val="28"/>
          <w:szCs w:val="28"/>
          <w:lang w:val="ru-RU"/>
        </w:rPr>
        <w:t xml:space="preserve"> к тестовым заданиям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07"/>
        <w:gridCol w:w="606"/>
        <w:gridCol w:w="631"/>
        <w:gridCol w:w="632"/>
        <w:gridCol w:w="617"/>
        <w:gridCol w:w="635"/>
        <w:gridCol w:w="636"/>
        <w:gridCol w:w="636"/>
        <w:gridCol w:w="515"/>
        <w:gridCol w:w="566"/>
        <w:gridCol w:w="609"/>
        <w:gridCol w:w="566"/>
        <w:gridCol w:w="634"/>
        <w:gridCol w:w="566"/>
        <w:gridCol w:w="2226"/>
      </w:tblGrid>
      <w:tr w:rsidR="00BF24C9" w:rsidRPr="004458D1" w:rsidTr="00A225C4">
        <w:tc>
          <w:tcPr>
            <w:tcW w:w="10682" w:type="dxa"/>
            <w:gridSpan w:val="15"/>
          </w:tcPr>
          <w:p w:rsidR="00BF24C9" w:rsidRPr="004458D1" w:rsidRDefault="00BF24C9" w:rsidP="00A225C4">
            <w:pPr>
              <w:spacing w:after="75" w:line="240" w:lineRule="auto"/>
              <w:jc w:val="center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5 класс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15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БГ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АГ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Клещи</w:t>
            </w:r>
          </w:p>
        </w:tc>
      </w:tr>
      <w:tr w:rsidR="00BF24C9" w:rsidRPr="004458D1" w:rsidTr="00A225C4">
        <w:tc>
          <w:tcPr>
            <w:tcW w:w="10682" w:type="dxa"/>
            <w:gridSpan w:val="15"/>
          </w:tcPr>
          <w:p w:rsidR="00BF24C9" w:rsidRPr="004458D1" w:rsidRDefault="00BF24C9" w:rsidP="00A225C4">
            <w:pPr>
              <w:spacing w:after="75" w:line="240" w:lineRule="auto"/>
              <w:jc w:val="center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6 класс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15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АВ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АВ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Токарные</w:t>
            </w:r>
          </w:p>
        </w:tc>
      </w:tr>
      <w:tr w:rsidR="00BF24C9" w:rsidRPr="004458D1" w:rsidTr="00A225C4">
        <w:tc>
          <w:tcPr>
            <w:tcW w:w="10682" w:type="dxa"/>
            <w:gridSpan w:val="15"/>
          </w:tcPr>
          <w:p w:rsidR="00BF24C9" w:rsidRPr="004458D1" w:rsidRDefault="00BF24C9" w:rsidP="00A225C4">
            <w:pPr>
              <w:spacing w:after="75" w:line="240" w:lineRule="auto"/>
              <w:jc w:val="center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7 класс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15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БГ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Художественное точение</w:t>
            </w:r>
          </w:p>
        </w:tc>
      </w:tr>
      <w:tr w:rsidR="00BF24C9" w:rsidRPr="004458D1" w:rsidTr="00A225C4">
        <w:tc>
          <w:tcPr>
            <w:tcW w:w="10682" w:type="dxa"/>
            <w:gridSpan w:val="15"/>
          </w:tcPr>
          <w:p w:rsidR="00BF24C9" w:rsidRPr="004458D1" w:rsidRDefault="00BF24C9" w:rsidP="00A225C4">
            <w:pPr>
              <w:spacing w:after="75" w:line="240" w:lineRule="auto"/>
              <w:jc w:val="center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8 класс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15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АБ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Шкант</w:t>
            </w:r>
          </w:p>
        </w:tc>
      </w:tr>
      <w:tr w:rsidR="00BF24C9" w:rsidRPr="004458D1" w:rsidTr="00A225C4">
        <w:tc>
          <w:tcPr>
            <w:tcW w:w="10682" w:type="dxa"/>
            <w:gridSpan w:val="15"/>
          </w:tcPr>
          <w:p w:rsidR="00BF24C9" w:rsidRPr="004458D1" w:rsidRDefault="00BF24C9" w:rsidP="00A225C4">
            <w:pPr>
              <w:spacing w:after="75" w:line="240" w:lineRule="auto"/>
              <w:jc w:val="center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9 класс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15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АГ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АВ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Облицовка</w:t>
            </w:r>
          </w:p>
        </w:tc>
      </w:tr>
      <w:tr w:rsidR="00BF24C9" w:rsidRPr="004458D1" w:rsidTr="00A225C4">
        <w:tc>
          <w:tcPr>
            <w:tcW w:w="10682" w:type="dxa"/>
            <w:gridSpan w:val="15"/>
          </w:tcPr>
          <w:p w:rsidR="00BF24C9" w:rsidRPr="004458D1" w:rsidRDefault="00BF24C9" w:rsidP="00A225C4">
            <w:pPr>
              <w:spacing w:after="75" w:line="240" w:lineRule="auto"/>
              <w:jc w:val="center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10 класс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15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ВГ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АВ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Г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Г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Теоретического познания</w:t>
            </w:r>
          </w:p>
        </w:tc>
      </w:tr>
      <w:tr w:rsidR="00BF24C9" w:rsidRPr="004458D1" w:rsidTr="00A225C4">
        <w:tc>
          <w:tcPr>
            <w:tcW w:w="10682" w:type="dxa"/>
            <w:gridSpan w:val="15"/>
          </w:tcPr>
          <w:p w:rsidR="00BF24C9" w:rsidRPr="004458D1" w:rsidRDefault="00BF24C9" w:rsidP="00A225C4">
            <w:pPr>
              <w:spacing w:after="75" w:line="240" w:lineRule="auto"/>
              <w:jc w:val="center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11 класс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2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3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7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8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10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11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12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13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14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15</w:t>
            </w:r>
          </w:p>
        </w:tc>
      </w:tr>
      <w:tr w:rsidR="00BF24C9" w:rsidRPr="004458D1" w:rsidTr="00A225C4"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АВ</w:t>
            </w:r>
          </w:p>
        </w:tc>
        <w:tc>
          <w:tcPr>
            <w:tcW w:w="67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76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5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Г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7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Г</w:t>
            </w:r>
          </w:p>
        </w:tc>
        <w:tc>
          <w:tcPr>
            <w:tcW w:w="67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В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3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681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Г</w:t>
            </w:r>
          </w:p>
        </w:tc>
        <w:tc>
          <w:tcPr>
            <w:tcW w:w="682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Б</w:t>
            </w:r>
          </w:p>
        </w:tc>
        <w:tc>
          <w:tcPr>
            <w:tcW w:w="1169" w:type="dxa"/>
          </w:tcPr>
          <w:p w:rsidR="00BF24C9" w:rsidRPr="004458D1" w:rsidRDefault="00BF24C9" w:rsidP="00A225C4">
            <w:pPr>
              <w:spacing w:after="75" w:line="240" w:lineRule="auto"/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</w:pPr>
            <w:r w:rsidRPr="004458D1">
              <w:rPr>
                <w:rFonts w:ascii="Times New Roman" w:hAnsi="Times New Roman"/>
                <w:color w:val="212121"/>
                <w:sz w:val="28"/>
                <w:szCs w:val="28"/>
                <w:lang w:val="ru-RU" w:eastAsia="ru-RU"/>
              </w:rPr>
              <w:t>Техника безопасности</w:t>
            </w:r>
          </w:p>
        </w:tc>
      </w:tr>
    </w:tbl>
    <w:p w:rsidR="00BF24C9" w:rsidRPr="004458D1" w:rsidRDefault="00BF24C9" w:rsidP="005B07C9">
      <w:pPr>
        <w:spacing w:after="75" w:line="240" w:lineRule="auto"/>
        <w:rPr>
          <w:rFonts w:ascii="Times New Roman" w:hAnsi="Times New Roman"/>
          <w:color w:val="212121"/>
          <w:sz w:val="28"/>
          <w:szCs w:val="28"/>
          <w:lang w:val="ru-RU" w:eastAsia="ru-RU"/>
        </w:rPr>
      </w:pPr>
    </w:p>
    <w:p w:rsidR="00BF24C9" w:rsidRPr="004458D1" w:rsidRDefault="00BF24C9" w:rsidP="005B07C9">
      <w:pPr>
        <w:spacing w:after="75" w:line="240" w:lineRule="auto"/>
        <w:rPr>
          <w:rFonts w:ascii="Times New Roman" w:hAnsi="Times New Roman"/>
          <w:color w:val="212121"/>
          <w:sz w:val="28"/>
          <w:szCs w:val="28"/>
          <w:lang w:val="ru-RU" w:eastAsia="ru-RU"/>
        </w:rPr>
      </w:pPr>
    </w:p>
    <w:sectPr w:rsidR="00BF24C9" w:rsidRPr="004458D1" w:rsidSect="00743F2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4062E"/>
    <w:rsid w:val="0004062E"/>
    <w:rsid w:val="00060F7D"/>
    <w:rsid w:val="0006327D"/>
    <w:rsid w:val="00076867"/>
    <w:rsid w:val="000F50B9"/>
    <w:rsid w:val="001A11F9"/>
    <w:rsid w:val="001C70DD"/>
    <w:rsid w:val="00215103"/>
    <w:rsid w:val="002154D6"/>
    <w:rsid w:val="002263D9"/>
    <w:rsid w:val="00240726"/>
    <w:rsid w:val="002437A3"/>
    <w:rsid w:val="00274AC4"/>
    <w:rsid w:val="00292DC6"/>
    <w:rsid w:val="002D5F5A"/>
    <w:rsid w:val="003067B0"/>
    <w:rsid w:val="003A203C"/>
    <w:rsid w:val="003E5B9F"/>
    <w:rsid w:val="004458D1"/>
    <w:rsid w:val="004513F2"/>
    <w:rsid w:val="00471255"/>
    <w:rsid w:val="004E582D"/>
    <w:rsid w:val="00537AA3"/>
    <w:rsid w:val="00584907"/>
    <w:rsid w:val="005B07C9"/>
    <w:rsid w:val="00600034"/>
    <w:rsid w:val="006140A9"/>
    <w:rsid w:val="0062592F"/>
    <w:rsid w:val="00645CA5"/>
    <w:rsid w:val="006803B1"/>
    <w:rsid w:val="006849B6"/>
    <w:rsid w:val="00743F2E"/>
    <w:rsid w:val="00807423"/>
    <w:rsid w:val="00864F9F"/>
    <w:rsid w:val="008824CA"/>
    <w:rsid w:val="008F5481"/>
    <w:rsid w:val="0090215D"/>
    <w:rsid w:val="009905D6"/>
    <w:rsid w:val="009A369D"/>
    <w:rsid w:val="009C7A91"/>
    <w:rsid w:val="009D2E93"/>
    <w:rsid w:val="009E4732"/>
    <w:rsid w:val="009E754B"/>
    <w:rsid w:val="00A00E5D"/>
    <w:rsid w:val="00A01ECA"/>
    <w:rsid w:val="00A225C4"/>
    <w:rsid w:val="00B04DA8"/>
    <w:rsid w:val="00B32F40"/>
    <w:rsid w:val="00B40F7B"/>
    <w:rsid w:val="00B931B0"/>
    <w:rsid w:val="00BA4A27"/>
    <w:rsid w:val="00BF24C9"/>
    <w:rsid w:val="00C35A22"/>
    <w:rsid w:val="00D7217F"/>
    <w:rsid w:val="00DB6191"/>
    <w:rsid w:val="00DD008F"/>
    <w:rsid w:val="00DD4489"/>
    <w:rsid w:val="00E124DD"/>
    <w:rsid w:val="00E1586E"/>
    <w:rsid w:val="00E30941"/>
    <w:rsid w:val="00E53CD0"/>
    <w:rsid w:val="00E71508"/>
    <w:rsid w:val="00EC2583"/>
    <w:rsid w:val="00EF0282"/>
    <w:rsid w:val="00F05156"/>
    <w:rsid w:val="00F91C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062E"/>
    <w:pPr>
      <w:spacing w:after="160" w:line="256" w:lineRule="auto"/>
    </w:pPr>
    <w:rPr>
      <w:lang w:val="uk-UA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uiPriority w:val="99"/>
    <w:rsid w:val="002437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243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437A3"/>
    <w:rPr>
      <w:rFonts w:ascii="Tahoma" w:eastAsia="Times New Roman" w:hAnsi="Tahoma" w:cs="Tahoma"/>
      <w:sz w:val="16"/>
      <w:szCs w:val="16"/>
      <w:lang w:val="uk-UA"/>
    </w:rPr>
  </w:style>
  <w:style w:type="character" w:customStyle="1" w:styleId="apple-converted-space">
    <w:name w:val="apple-converted-space"/>
    <w:uiPriority w:val="99"/>
    <w:rsid w:val="002154D6"/>
  </w:style>
  <w:style w:type="character" w:styleId="Emphasis">
    <w:name w:val="Emphasis"/>
    <w:basedOn w:val="DefaultParagraphFont"/>
    <w:uiPriority w:val="99"/>
    <w:qFormat/>
    <w:rsid w:val="009E754B"/>
    <w:rPr>
      <w:rFonts w:cs="Times New Roman"/>
      <w:i/>
    </w:rPr>
  </w:style>
  <w:style w:type="paragraph" w:styleId="BodyText">
    <w:name w:val="Body Text"/>
    <w:basedOn w:val="Normal"/>
    <w:link w:val="BodyTextChar"/>
    <w:uiPriority w:val="99"/>
    <w:rsid w:val="005B07C9"/>
    <w:pPr>
      <w:widowControl w:val="0"/>
      <w:spacing w:after="0" w:line="240" w:lineRule="auto"/>
      <w:jc w:val="center"/>
    </w:pPr>
    <w:rPr>
      <w:rFonts w:ascii="Times New Roman" w:eastAsia="Times New Roman" w:hAnsi="Times New Roman"/>
      <w:i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5B07C9"/>
    <w:rPr>
      <w:rFonts w:ascii="Times New Roman" w:hAnsi="Times New Roman" w:cs="Times New Roman"/>
      <w:i/>
      <w:sz w:val="24"/>
      <w:szCs w:val="24"/>
      <w:lang w:val="en-US"/>
    </w:rPr>
  </w:style>
  <w:style w:type="table" w:styleId="TableGrid">
    <w:name w:val="Table Grid"/>
    <w:basedOn w:val="TableNormal"/>
    <w:uiPriority w:val="99"/>
    <w:rsid w:val="005B07C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2440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306</TotalTime>
  <Pages>22</Pages>
  <Words>3191</Words>
  <Characters>18189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uzer</dc:creator>
  <cp:keywords/>
  <dc:description/>
  <cp:lastModifiedBy>Админ</cp:lastModifiedBy>
  <cp:revision>37</cp:revision>
  <dcterms:created xsi:type="dcterms:W3CDTF">2017-02-17T15:36:00Z</dcterms:created>
  <dcterms:modified xsi:type="dcterms:W3CDTF">2020-10-01T10:30:00Z</dcterms:modified>
</cp:coreProperties>
</file>